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35B" w:rsidRPr="0038397B" w:rsidRDefault="00DA735B" w:rsidP="006A153F">
      <w:pPr>
        <w:pStyle w:val="Heading3"/>
        <w:tabs>
          <w:tab w:val="left" w:pos="8640"/>
        </w:tabs>
        <w:jc w:val="center"/>
        <w:rPr>
          <w:sz w:val="28"/>
          <w:szCs w:val="28"/>
        </w:rPr>
      </w:pPr>
      <w:r w:rsidRPr="0038397B">
        <w:rPr>
          <w:sz w:val="28"/>
          <w:szCs w:val="28"/>
        </w:rPr>
        <w:t>LỊCH BÁO GIẢNG</w:t>
      </w:r>
    </w:p>
    <w:p w:rsidR="00DA735B" w:rsidRPr="0038397B" w:rsidRDefault="00DA735B" w:rsidP="006A153F">
      <w:pPr>
        <w:pStyle w:val="Heading1"/>
        <w:rPr>
          <w:b w:val="0"/>
          <w:bCs/>
        </w:rPr>
      </w:pPr>
      <w:r w:rsidRPr="0038397B">
        <w:rPr>
          <w:b w:val="0"/>
          <w:bCs/>
        </w:rPr>
        <w:t xml:space="preserve">  </w:t>
      </w:r>
      <w:r w:rsidRPr="0038397B">
        <w:rPr>
          <w:bCs/>
          <w:u w:val="single"/>
        </w:rPr>
        <w:t>Tuần 2</w:t>
      </w:r>
      <w:r>
        <w:rPr>
          <w:bCs/>
          <w:u w:val="single"/>
        </w:rPr>
        <w:t>9</w:t>
      </w:r>
      <w:r w:rsidRPr="0038397B">
        <w:rPr>
          <w:b w:val="0"/>
          <w:bCs/>
        </w:rPr>
        <w:t xml:space="preserve">: Từ ngày </w:t>
      </w:r>
      <w:r>
        <w:rPr>
          <w:b w:val="0"/>
          <w:bCs/>
        </w:rPr>
        <w:t>01/04/</w:t>
      </w:r>
      <w:r w:rsidRPr="0038397B">
        <w:rPr>
          <w:b w:val="0"/>
          <w:bCs/>
        </w:rPr>
        <w:t xml:space="preserve">2024 đến ngày </w:t>
      </w:r>
      <w:r>
        <w:rPr>
          <w:b w:val="0"/>
          <w:bCs/>
        </w:rPr>
        <w:t>05/04</w:t>
      </w:r>
      <w:r w:rsidRPr="0038397B">
        <w:rPr>
          <w:b w:val="0"/>
          <w:bCs/>
        </w:rPr>
        <w:t>/2024</w:t>
      </w:r>
    </w:p>
    <w:p w:rsidR="00DA735B" w:rsidRPr="0038397B" w:rsidRDefault="00DA735B" w:rsidP="006A153F">
      <w:pPr>
        <w:spacing w:after="0" w:line="240" w:lineRule="auto"/>
        <w:rPr>
          <w:i/>
          <w:szCs w:val="28"/>
        </w:rPr>
      </w:pPr>
      <w:r w:rsidRPr="0038397B">
        <w:rPr>
          <w:b/>
          <w:bCs/>
          <w:szCs w:val="28"/>
        </w:rPr>
        <w:t xml:space="preserve">                                  </w:t>
      </w:r>
    </w:p>
    <w:tbl>
      <w:tblPr>
        <w:tblW w:w="98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4"/>
        <w:gridCol w:w="994"/>
        <w:gridCol w:w="719"/>
        <w:gridCol w:w="1656"/>
        <w:gridCol w:w="5590"/>
      </w:tblGrid>
      <w:tr w:rsidR="00DA735B" w:rsidRPr="0038397B" w:rsidTr="00BC7559">
        <w:tc>
          <w:tcPr>
            <w:tcW w:w="854" w:type="dxa"/>
          </w:tcPr>
          <w:p w:rsidR="00DA735B" w:rsidRPr="0038397B" w:rsidRDefault="00DA735B" w:rsidP="00BC7559">
            <w:pPr>
              <w:spacing w:after="0" w:line="240" w:lineRule="auto"/>
              <w:jc w:val="center"/>
              <w:rPr>
                <w:b/>
                <w:bCs/>
                <w:szCs w:val="28"/>
              </w:rPr>
            </w:pPr>
            <w:r w:rsidRPr="0038397B">
              <w:rPr>
                <w:b/>
                <w:bCs/>
                <w:szCs w:val="28"/>
              </w:rPr>
              <w:t>Thứ</w:t>
            </w:r>
          </w:p>
        </w:tc>
        <w:tc>
          <w:tcPr>
            <w:tcW w:w="994" w:type="dxa"/>
          </w:tcPr>
          <w:p w:rsidR="00DA735B" w:rsidRPr="0038397B" w:rsidRDefault="00DA735B" w:rsidP="00BC7559">
            <w:pPr>
              <w:spacing w:after="0" w:line="240" w:lineRule="auto"/>
              <w:jc w:val="center"/>
              <w:rPr>
                <w:b/>
                <w:bCs/>
                <w:szCs w:val="28"/>
              </w:rPr>
            </w:pPr>
            <w:r w:rsidRPr="0038397B">
              <w:rPr>
                <w:b/>
                <w:bCs/>
                <w:szCs w:val="28"/>
              </w:rPr>
              <w:t>Buổi</w:t>
            </w:r>
          </w:p>
        </w:tc>
        <w:tc>
          <w:tcPr>
            <w:tcW w:w="719" w:type="dxa"/>
          </w:tcPr>
          <w:p w:rsidR="00DA735B" w:rsidRPr="0038397B" w:rsidRDefault="00DA735B" w:rsidP="00BC7559">
            <w:pPr>
              <w:spacing w:after="0" w:line="240" w:lineRule="auto"/>
              <w:jc w:val="center"/>
              <w:rPr>
                <w:b/>
                <w:bCs/>
                <w:szCs w:val="28"/>
              </w:rPr>
            </w:pPr>
            <w:r w:rsidRPr="0038397B">
              <w:rPr>
                <w:b/>
                <w:bCs/>
                <w:szCs w:val="28"/>
              </w:rPr>
              <w:t>Tiết</w:t>
            </w:r>
          </w:p>
        </w:tc>
        <w:tc>
          <w:tcPr>
            <w:tcW w:w="1656" w:type="dxa"/>
          </w:tcPr>
          <w:p w:rsidR="00DA735B" w:rsidRPr="0038397B" w:rsidRDefault="00DA735B" w:rsidP="00BC7559">
            <w:pPr>
              <w:spacing w:after="0" w:line="240" w:lineRule="auto"/>
              <w:jc w:val="center"/>
              <w:rPr>
                <w:b/>
                <w:bCs/>
                <w:szCs w:val="28"/>
              </w:rPr>
            </w:pPr>
            <w:r w:rsidRPr="0038397B">
              <w:rPr>
                <w:b/>
                <w:bCs/>
                <w:szCs w:val="28"/>
              </w:rPr>
              <w:t>Môn</w:t>
            </w:r>
          </w:p>
        </w:tc>
        <w:tc>
          <w:tcPr>
            <w:tcW w:w="5590" w:type="dxa"/>
          </w:tcPr>
          <w:p w:rsidR="00DA735B" w:rsidRPr="0038397B" w:rsidRDefault="00DA735B" w:rsidP="00BC7559">
            <w:pPr>
              <w:spacing w:after="0" w:line="240" w:lineRule="auto"/>
              <w:jc w:val="center"/>
              <w:rPr>
                <w:b/>
                <w:bCs/>
                <w:szCs w:val="28"/>
              </w:rPr>
            </w:pPr>
            <w:r w:rsidRPr="0038397B">
              <w:rPr>
                <w:b/>
                <w:bCs/>
                <w:szCs w:val="28"/>
              </w:rPr>
              <w:t>Tên bài giảng</w:t>
            </w:r>
          </w:p>
        </w:tc>
      </w:tr>
      <w:tr w:rsidR="00DA735B" w:rsidRPr="00CF57C3" w:rsidTr="00BC7559">
        <w:trPr>
          <w:cantSplit/>
        </w:trPr>
        <w:tc>
          <w:tcPr>
            <w:tcW w:w="854" w:type="dxa"/>
            <w:vMerge w:val="restart"/>
          </w:tcPr>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r w:rsidRPr="0038397B">
              <w:rPr>
                <w:b/>
                <w:bCs/>
                <w:szCs w:val="28"/>
              </w:rPr>
              <w:t>Hai</w:t>
            </w:r>
          </w:p>
          <w:p w:rsidR="00DA735B" w:rsidRPr="0038397B" w:rsidRDefault="00DA735B" w:rsidP="00BC7559">
            <w:pPr>
              <w:spacing w:after="0" w:line="240" w:lineRule="auto"/>
              <w:rPr>
                <w:b/>
                <w:bCs/>
                <w:szCs w:val="28"/>
              </w:rPr>
            </w:pPr>
            <w:r>
              <w:rPr>
                <w:b/>
                <w:bCs/>
                <w:szCs w:val="28"/>
              </w:rPr>
              <w:t>01/04</w:t>
            </w:r>
          </w:p>
          <w:p w:rsidR="00DA735B" w:rsidRPr="0038397B" w:rsidRDefault="00DA735B" w:rsidP="00BC7559">
            <w:pPr>
              <w:spacing w:after="0" w:line="240" w:lineRule="auto"/>
              <w:rPr>
                <w:b/>
                <w:bCs/>
                <w:szCs w:val="28"/>
              </w:rPr>
            </w:pP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Sáng</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HĐTN</w:t>
            </w:r>
          </w:p>
        </w:tc>
        <w:tc>
          <w:tcPr>
            <w:tcW w:w="5590" w:type="dxa"/>
            <w:tcBorders>
              <w:bottom w:val="dotted" w:sz="4" w:space="0" w:color="auto"/>
            </w:tcBorders>
          </w:tcPr>
          <w:p w:rsidR="00DA735B" w:rsidRPr="0038397B" w:rsidRDefault="00DA735B" w:rsidP="00BC7559">
            <w:pPr>
              <w:pStyle w:val="TableParagraph"/>
              <w:rPr>
                <w:sz w:val="28"/>
                <w:szCs w:val="28"/>
              </w:rPr>
            </w:pPr>
            <w:r w:rsidRPr="0038397B">
              <w:rPr>
                <w:sz w:val="28"/>
                <w:szCs w:val="28"/>
              </w:rPr>
              <w:t>*Sinh hoạt dưới cờ:</w:t>
            </w:r>
          </w:p>
          <w:p w:rsidR="00DA735B" w:rsidRPr="0038397B" w:rsidRDefault="00DA735B" w:rsidP="00BC7559">
            <w:pPr>
              <w:pStyle w:val="TableParagraph"/>
              <w:spacing w:before="68"/>
              <w:rPr>
                <w:sz w:val="28"/>
                <w:szCs w:val="28"/>
              </w:rPr>
            </w:pPr>
            <w:r>
              <w:rPr>
                <w:sz w:val="28"/>
              </w:rPr>
              <w:t>Tham dự phát động phong trào “ Chung tay</w:t>
            </w:r>
            <w:r w:rsidRPr="00CF57C3">
              <w:rPr>
                <w:sz w:val="28"/>
              </w:rPr>
              <w:t xml:space="preserve"> </w:t>
            </w:r>
            <w:r>
              <w:rPr>
                <w:sz w:val="28"/>
              </w:rPr>
              <w:t>bảo</w:t>
            </w:r>
            <w:r w:rsidRPr="00CF57C3">
              <w:rPr>
                <w:sz w:val="28"/>
              </w:rPr>
              <w:t xml:space="preserve"> </w:t>
            </w:r>
            <w:r>
              <w:rPr>
                <w:sz w:val="28"/>
              </w:rPr>
              <w:t>vệ cảnh quan quê</w:t>
            </w:r>
            <w:r w:rsidRPr="00CF57C3">
              <w:rPr>
                <w:sz w:val="28"/>
              </w:rPr>
              <w:t xml:space="preserve"> </w:t>
            </w:r>
            <w:r>
              <w:rPr>
                <w:sz w:val="28"/>
              </w:rPr>
              <w:t>hương”.</w:t>
            </w:r>
          </w:p>
        </w:tc>
      </w:tr>
      <w:tr w:rsidR="00DA735B" w:rsidRPr="00CF57C3"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Toán</w:t>
            </w:r>
          </w:p>
        </w:tc>
        <w:tc>
          <w:tcPr>
            <w:tcW w:w="5590" w:type="dxa"/>
            <w:tcBorders>
              <w:top w:val="dotted" w:sz="4" w:space="0" w:color="auto"/>
              <w:bottom w:val="dotted" w:sz="4" w:space="0" w:color="auto"/>
            </w:tcBorders>
          </w:tcPr>
          <w:p w:rsidR="00DA735B" w:rsidRPr="00CF57C3" w:rsidRDefault="00DA735B" w:rsidP="00BC7559">
            <w:pPr>
              <w:spacing w:after="0" w:line="240" w:lineRule="auto"/>
              <w:jc w:val="both"/>
              <w:rPr>
                <w:szCs w:val="28"/>
              </w:rPr>
            </w:pPr>
            <w:r w:rsidRPr="00CF57C3">
              <w:rPr>
                <w:color w:val="000000"/>
                <w:szCs w:val="28"/>
              </w:rPr>
              <w:t>Phép cộng (có nhớ) tr</w:t>
            </w:r>
            <w:r>
              <w:rPr>
                <w:color w:val="000000"/>
                <w:szCs w:val="28"/>
              </w:rPr>
              <w:t>ong phạm vi 1000</w:t>
            </w:r>
          </w:p>
        </w:tc>
      </w:tr>
      <w:tr w:rsidR="00DA735B" w:rsidRPr="0038397B" w:rsidTr="00BC7559">
        <w:trPr>
          <w:cantSplit/>
        </w:trPr>
        <w:tc>
          <w:tcPr>
            <w:tcW w:w="854" w:type="dxa"/>
            <w:vMerge/>
          </w:tcPr>
          <w:p w:rsidR="00DA735B" w:rsidRPr="00CF57C3" w:rsidRDefault="00DA735B" w:rsidP="00BC7559">
            <w:pPr>
              <w:spacing w:after="0" w:line="240" w:lineRule="auto"/>
              <w:jc w:val="center"/>
              <w:rPr>
                <w:b/>
                <w:bCs/>
                <w:szCs w:val="28"/>
              </w:rPr>
            </w:pPr>
          </w:p>
        </w:tc>
        <w:tc>
          <w:tcPr>
            <w:tcW w:w="994" w:type="dxa"/>
            <w:vMerge/>
          </w:tcPr>
          <w:p w:rsidR="00DA735B" w:rsidRPr="00CF57C3"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bottom w:val="dotted" w:sz="4" w:space="0" w:color="auto"/>
            </w:tcBorders>
            <w:vAlign w:val="center"/>
          </w:tcPr>
          <w:p w:rsidR="00DA735B" w:rsidRPr="0038397B" w:rsidRDefault="00DA735B" w:rsidP="00BC7559">
            <w:pPr>
              <w:spacing w:after="0" w:line="240" w:lineRule="auto"/>
              <w:rPr>
                <w:color w:val="000000"/>
                <w:szCs w:val="28"/>
              </w:rPr>
            </w:pPr>
            <w:r w:rsidRPr="0038397B">
              <w:rPr>
                <w:bCs/>
                <w:color w:val="000000"/>
                <w:szCs w:val="28"/>
              </w:rPr>
              <w:t>Bài 1</w:t>
            </w:r>
            <w:r>
              <w:rPr>
                <w:bCs/>
                <w:color w:val="000000"/>
                <w:szCs w:val="28"/>
              </w:rPr>
              <w:t>9</w:t>
            </w:r>
            <w:r w:rsidRPr="0038397B">
              <w:rPr>
                <w:bCs/>
                <w:color w:val="000000"/>
                <w:szCs w:val="28"/>
              </w:rPr>
              <w:t xml:space="preserve">: </w:t>
            </w:r>
            <w:r>
              <w:rPr>
                <w:bCs/>
                <w:color w:val="000000"/>
                <w:szCs w:val="28"/>
              </w:rPr>
              <w:t>Cảm ơn anh hà mã</w:t>
            </w:r>
            <w:r w:rsidRPr="0038397B">
              <w:rPr>
                <w:bCs/>
                <w:color w:val="000000"/>
                <w:szCs w:val="28"/>
              </w:rPr>
              <w:t xml:space="preserve"> </w:t>
            </w:r>
            <w:r w:rsidRPr="0038397B">
              <w:rPr>
                <w:color w:val="000000"/>
                <w:szCs w:val="28"/>
              </w:rPr>
              <w:t>(Tiết 1)</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4</w:t>
            </w:r>
          </w:p>
        </w:tc>
        <w:tc>
          <w:tcPr>
            <w:tcW w:w="1656" w:type="dxa"/>
            <w:tcBorders>
              <w:top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tcBorders>
            <w:vAlign w:val="center"/>
          </w:tcPr>
          <w:p w:rsidR="00DA735B" w:rsidRPr="0038397B" w:rsidRDefault="00DA735B" w:rsidP="00BC7559">
            <w:pPr>
              <w:spacing w:after="0" w:line="240" w:lineRule="auto"/>
              <w:rPr>
                <w:color w:val="000000"/>
                <w:szCs w:val="28"/>
              </w:rPr>
            </w:pPr>
            <w:r w:rsidRPr="0038397B">
              <w:rPr>
                <w:bCs/>
                <w:color w:val="000000"/>
                <w:szCs w:val="28"/>
              </w:rPr>
              <w:t>Bài 1</w:t>
            </w:r>
            <w:r>
              <w:rPr>
                <w:bCs/>
                <w:color w:val="000000"/>
                <w:szCs w:val="28"/>
              </w:rPr>
              <w:t>9</w:t>
            </w:r>
            <w:r w:rsidRPr="0038397B">
              <w:rPr>
                <w:bCs/>
                <w:color w:val="000000"/>
                <w:szCs w:val="28"/>
              </w:rPr>
              <w:t xml:space="preserve">: </w:t>
            </w:r>
            <w:r>
              <w:rPr>
                <w:bCs/>
                <w:color w:val="000000"/>
                <w:szCs w:val="28"/>
              </w:rPr>
              <w:t>Cảm ơn anh hà mã</w:t>
            </w:r>
            <w:r w:rsidRPr="0038397B">
              <w:rPr>
                <w:bCs/>
                <w:color w:val="000000"/>
                <w:szCs w:val="28"/>
              </w:rPr>
              <w:t xml:space="preserve"> </w:t>
            </w:r>
            <w:r w:rsidRPr="0038397B">
              <w:rPr>
                <w:color w:val="000000"/>
                <w:szCs w:val="28"/>
              </w:rPr>
              <w:t>(Tiết 2)</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Chiều</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rPr>
                <w:szCs w:val="28"/>
              </w:rPr>
            </w:pPr>
          </w:p>
        </w:tc>
        <w:tc>
          <w:tcPr>
            <w:tcW w:w="5590" w:type="dxa"/>
            <w:tcBorders>
              <w:bottom w:val="dotted" w:sz="4" w:space="0" w:color="auto"/>
            </w:tcBorders>
          </w:tcPr>
          <w:p w:rsidR="00DA735B" w:rsidRPr="006A153F" w:rsidRDefault="00DA735B" w:rsidP="00BC7559">
            <w:pPr>
              <w:spacing w:after="0" w:line="240" w:lineRule="auto"/>
              <w:jc w:val="both"/>
              <w:rPr>
                <w:szCs w:val="28"/>
              </w:rPr>
            </w:pP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rPr>
                <w:szCs w:val="28"/>
              </w:rPr>
            </w:pPr>
          </w:p>
        </w:tc>
        <w:tc>
          <w:tcPr>
            <w:tcW w:w="5590" w:type="dxa"/>
            <w:tcBorders>
              <w:top w:val="dotted" w:sz="4" w:space="0" w:color="auto"/>
              <w:bottom w:val="dotted" w:sz="4" w:space="0" w:color="auto"/>
            </w:tcBorders>
          </w:tcPr>
          <w:p w:rsidR="00DA735B" w:rsidRPr="0038397B" w:rsidRDefault="00DA735B" w:rsidP="00BC7559">
            <w:pPr>
              <w:spacing w:after="0" w:line="240" w:lineRule="auto"/>
              <w:jc w:val="both"/>
              <w:rPr>
                <w:color w:val="000000"/>
                <w:szCs w:val="28"/>
              </w:rPr>
            </w:pP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tcBorders>
          </w:tcPr>
          <w:p w:rsidR="00DA735B" w:rsidRPr="006A153F" w:rsidRDefault="00DA735B" w:rsidP="00BC7559">
            <w:pPr>
              <w:spacing w:after="0" w:line="240" w:lineRule="auto"/>
              <w:rPr>
                <w:szCs w:val="28"/>
              </w:rPr>
            </w:pPr>
          </w:p>
        </w:tc>
      </w:tr>
      <w:tr w:rsidR="00DA735B" w:rsidRPr="0038397B" w:rsidTr="00BC7559">
        <w:trPr>
          <w:cantSplit/>
        </w:trPr>
        <w:tc>
          <w:tcPr>
            <w:tcW w:w="854" w:type="dxa"/>
            <w:vMerge w:val="restart"/>
          </w:tcPr>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r w:rsidRPr="0038397B">
              <w:rPr>
                <w:b/>
                <w:bCs/>
                <w:szCs w:val="28"/>
              </w:rPr>
              <w:t>Ba</w:t>
            </w:r>
          </w:p>
          <w:p w:rsidR="00DA735B" w:rsidRPr="0038397B" w:rsidRDefault="00DA735B" w:rsidP="00BC7559">
            <w:pPr>
              <w:spacing w:after="0" w:line="240" w:lineRule="auto"/>
              <w:rPr>
                <w:b/>
                <w:bCs/>
                <w:szCs w:val="28"/>
              </w:rPr>
            </w:pPr>
            <w:r>
              <w:rPr>
                <w:b/>
                <w:bCs/>
                <w:szCs w:val="28"/>
              </w:rPr>
              <w:t>02/04</w:t>
            </w: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Sáng</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rPr>
                <w:szCs w:val="28"/>
              </w:rPr>
            </w:pPr>
            <w:r w:rsidRPr="0038397B">
              <w:rPr>
                <w:szCs w:val="28"/>
                <w:lang w:val="nl-NL"/>
              </w:rPr>
              <w:t>Tiếng Việt</w:t>
            </w:r>
          </w:p>
        </w:tc>
        <w:tc>
          <w:tcPr>
            <w:tcW w:w="5590" w:type="dxa"/>
            <w:tcBorders>
              <w:bottom w:val="dotted" w:sz="4" w:space="0" w:color="auto"/>
            </w:tcBorders>
          </w:tcPr>
          <w:p w:rsidR="00DA735B" w:rsidRPr="006A153F" w:rsidRDefault="00DA735B" w:rsidP="00BC7559">
            <w:pPr>
              <w:spacing w:after="0" w:line="240" w:lineRule="auto"/>
              <w:jc w:val="both"/>
              <w:rPr>
                <w:szCs w:val="28"/>
              </w:rPr>
            </w:pPr>
            <w:r w:rsidRPr="0038397B">
              <w:rPr>
                <w:bCs/>
                <w:color w:val="000000"/>
                <w:szCs w:val="28"/>
              </w:rPr>
              <w:t>Bài 1</w:t>
            </w:r>
            <w:r>
              <w:rPr>
                <w:bCs/>
                <w:color w:val="000000"/>
                <w:szCs w:val="28"/>
              </w:rPr>
              <w:t>9</w:t>
            </w:r>
            <w:r w:rsidRPr="0038397B">
              <w:rPr>
                <w:bCs/>
                <w:color w:val="000000"/>
                <w:szCs w:val="28"/>
              </w:rPr>
              <w:t xml:space="preserve">: </w:t>
            </w:r>
            <w:r>
              <w:rPr>
                <w:bCs/>
                <w:color w:val="000000"/>
                <w:szCs w:val="28"/>
              </w:rPr>
              <w:t>Cảm ơn anh hà mã</w:t>
            </w:r>
            <w:r w:rsidRPr="0038397B">
              <w:rPr>
                <w:bCs/>
                <w:color w:val="000000"/>
                <w:szCs w:val="28"/>
              </w:rPr>
              <w:t xml:space="preserve"> </w:t>
            </w:r>
            <w:r w:rsidRPr="0038397B">
              <w:rPr>
                <w:color w:val="000000"/>
                <w:szCs w:val="28"/>
              </w:rPr>
              <w:t>(Tiết 3)</w:t>
            </w:r>
          </w:p>
        </w:tc>
      </w:tr>
      <w:tr w:rsidR="00DA735B" w:rsidRPr="0038397B" w:rsidTr="00BC7559">
        <w:trPr>
          <w:cantSplit/>
        </w:trPr>
        <w:tc>
          <w:tcPr>
            <w:tcW w:w="854" w:type="dxa"/>
            <w:vMerge/>
          </w:tcPr>
          <w:p w:rsidR="00DA735B" w:rsidRPr="006A153F" w:rsidRDefault="00DA735B" w:rsidP="00BC7559">
            <w:pPr>
              <w:spacing w:after="0" w:line="240" w:lineRule="auto"/>
              <w:jc w:val="center"/>
              <w:rPr>
                <w:b/>
                <w:bCs/>
                <w:szCs w:val="28"/>
              </w:rPr>
            </w:pPr>
          </w:p>
        </w:tc>
        <w:tc>
          <w:tcPr>
            <w:tcW w:w="994" w:type="dxa"/>
            <w:vMerge/>
          </w:tcPr>
          <w:p w:rsidR="00DA735B" w:rsidRPr="006A153F"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rPr>
                <w:szCs w:val="28"/>
              </w:rPr>
            </w:pPr>
            <w:r w:rsidRPr="0038397B">
              <w:rPr>
                <w:szCs w:val="28"/>
                <w:lang w:val="nl-NL"/>
              </w:rPr>
              <w:t>Tiếng Việt</w:t>
            </w:r>
          </w:p>
        </w:tc>
        <w:tc>
          <w:tcPr>
            <w:tcW w:w="5590" w:type="dxa"/>
            <w:tcBorders>
              <w:top w:val="dotted" w:sz="4" w:space="0" w:color="auto"/>
              <w:bottom w:val="dotted" w:sz="4" w:space="0" w:color="auto"/>
            </w:tcBorders>
          </w:tcPr>
          <w:p w:rsidR="00DA735B" w:rsidRPr="0038397B" w:rsidRDefault="00DA735B" w:rsidP="00BC7559">
            <w:pPr>
              <w:spacing w:after="0" w:line="240" w:lineRule="auto"/>
              <w:jc w:val="both"/>
              <w:rPr>
                <w:color w:val="000000"/>
                <w:szCs w:val="28"/>
              </w:rPr>
            </w:pPr>
            <w:r w:rsidRPr="0038397B">
              <w:rPr>
                <w:bCs/>
                <w:color w:val="000000"/>
                <w:szCs w:val="28"/>
              </w:rPr>
              <w:t>Bài 1</w:t>
            </w:r>
            <w:r>
              <w:rPr>
                <w:bCs/>
                <w:color w:val="000000"/>
                <w:szCs w:val="28"/>
              </w:rPr>
              <w:t>9</w:t>
            </w:r>
            <w:r w:rsidRPr="0038397B">
              <w:rPr>
                <w:bCs/>
                <w:color w:val="000000"/>
                <w:szCs w:val="28"/>
              </w:rPr>
              <w:t xml:space="preserve">: </w:t>
            </w:r>
            <w:r>
              <w:rPr>
                <w:bCs/>
                <w:color w:val="000000"/>
                <w:szCs w:val="28"/>
              </w:rPr>
              <w:t>Cảm ơn anh hà mã</w:t>
            </w:r>
            <w:r w:rsidRPr="0038397B">
              <w:rPr>
                <w:bCs/>
                <w:color w:val="000000"/>
                <w:szCs w:val="28"/>
              </w:rPr>
              <w:t xml:space="preserve"> </w:t>
            </w:r>
            <w:r w:rsidRPr="0038397B">
              <w:rPr>
                <w:color w:val="000000"/>
                <w:szCs w:val="28"/>
              </w:rPr>
              <w:t>(Tiết 4)</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b/>
                <w:szCs w:val="28"/>
              </w:rPr>
            </w:pPr>
            <w:r w:rsidRPr="0038397B">
              <w:rPr>
                <w:szCs w:val="28"/>
              </w:rPr>
              <w:t>Toán</w:t>
            </w:r>
          </w:p>
        </w:tc>
        <w:tc>
          <w:tcPr>
            <w:tcW w:w="5590" w:type="dxa"/>
            <w:tcBorders>
              <w:top w:val="dotted" w:sz="4" w:space="0" w:color="auto"/>
              <w:bottom w:val="dotted" w:sz="4" w:space="0" w:color="auto"/>
            </w:tcBorders>
          </w:tcPr>
          <w:p w:rsidR="00DA735B" w:rsidRPr="0038397B" w:rsidRDefault="00DA735B" w:rsidP="00BC7559">
            <w:pPr>
              <w:spacing w:after="0" w:line="240" w:lineRule="auto"/>
              <w:jc w:val="both"/>
              <w:rPr>
                <w:szCs w:val="28"/>
              </w:rPr>
            </w:pPr>
            <w:r w:rsidRPr="0038397B">
              <w:rPr>
                <w:color w:val="000000"/>
                <w:szCs w:val="28"/>
              </w:rPr>
              <w:t>Luyện tập</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4</w:t>
            </w:r>
          </w:p>
        </w:tc>
        <w:tc>
          <w:tcPr>
            <w:tcW w:w="1656"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HĐTN</w:t>
            </w:r>
          </w:p>
        </w:tc>
        <w:tc>
          <w:tcPr>
            <w:tcW w:w="5590" w:type="dxa"/>
            <w:tcBorders>
              <w:top w:val="dotted" w:sz="4" w:space="0" w:color="auto"/>
            </w:tcBorders>
          </w:tcPr>
          <w:p w:rsidR="00DA735B" w:rsidRPr="0038397B" w:rsidRDefault="00DA735B" w:rsidP="00BC7559">
            <w:pPr>
              <w:spacing w:after="0" w:line="240" w:lineRule="auto"/>
              <w:rPr>
                <w:szCs w:val="28"/>
              </w:rPr>
            </w:pPr>
            <w:r w:rsidRPr="0038397B">
              <w:rPr>
                <w:color w:val="000000"/>
                <w:szCs w:val="28"/>
                <w:lang w:eastAsia="vi-VN"/>
              </w:rPr>
              <w:t xml:space="preserve">Chủ đề: </w:t>
            </w:r>
            <w:r>
              <w:rPr>
                <w:szCs w:val="28"/>
              </w:rPr>
              <w:t>Bảo vệ cảnh quan quê em.</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Chiều</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jc w:val="center"/>
              <w:rPr>
                <w:szCs w:val="28"/>
              </w:rPr>
            </w:pPr>
          </w:p>
        </w:tc>
        <w:tc>
          <w:tcPr>
            <w:tcW w:w="5590" w:type="dxa"/>
            <w:tcBorders>
              <w:bottom w:val="dotted" w:sz="4" w:space="0" w:color="auto"/>
            </w:tcBorders>
          </w:tcPr>
          <w:p w:rsidR="00DA735B" w:rsidRPr="0038397B" w:rsidRDefault="00DA735B" w:rsidP="00BC7559">
            <w:pPr>
              <w:spacing w:after="0" w:line="240" w:lineRule="auto"/>
              <w:rPr>
                <w:color w:val="000000"/>
                <w:szCs w:val="28"/>
              </w:rPr>
            </w:pP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bottom w:val="dotted" w:sz="4" w:space="0" w:color="auto"/>
            </w:tcBorders>
          </w:tcPr>
          <w:p w:rsidR="00DA735B" w:rsidRPr="0038397B" w:rsidRDefault="00DA735B" w:rsidP="00BC7559">
            <w:pPr>
              <w:spacing w:after="0" w:line="240" w:lineRule="auto"/>
              <w:rPr>
                <w:bCs/>
                <w:color w:val="000000"/>
                <w:szCs w:val="28"/>
              </w:rPr>
            </w:pP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tcBorders>
          </w:tcPr>
          <w:p w:rsidR="00DA735B" w:rsidRPr="0038397B" w:rsidRDefault="00DA735B" w:rsidP="00BC7559">
            <w:pPr>
              <w:spacing w:after="0" w:line="240" w:lineRule="auto"/>
              <w:jc w:val="center"/>
              <w:rPr>
                <w:b/>
                <w:szCs w:val="28"/>
              </w:rPr>
            </w:pPr>
          </w:p>
        </w:tc>
        <w:tc>
          <w:tcPr>
            <w:tcW w:w="5590" w:type="dxa"/>
            <w:tcBorders>
              <w:top w:val="dotted" w:sz="4" w:space="0" w:color="auto"/>
            </w:tcBorders>
          </w:tcPr>
          <w:p w:rsidR="00DA735B" w:rsidRPr="0038397B" w:rsidRDefault="00DA735B" w:rsidP="00BC7559">
            <w:pPr>
              <w:spacing w:after="0" w:line="240" w:lineRule="auto"/>
              <w:jc w:val="both"/>
              <w:rPr>
                <w:szCs w:val="28"/>
              </w:rPr>
            </w:pPr>
          </w:p>
        </w:tc>
      </w:tr>
      <w:tr w:rsidR="00DA735B" w:rsidRPr="0038397B" w:rsidTr="00BC7559">
        <w:trPr>
          <w:cantSplit/>
        </w:trPr>
        <w:tc>
          <w:tcPr>
            <w:tcW w:w="854" w:type="dxa"/>
            <w:vMerge w:val="restart"/>
          </w:tcPr>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rPr>
                <w:b/>
                <w:bCs/>
                <w:szCs w:val="28"/>
              </w:rPr>
            </w:pPr>
          </w:p>
          <w:p w:rsidR="00DA735B" w:rsidRPr="0038397B" w:rsidRDefault="00DA735B" w:rsidP="00BC7559">
            <w:pPr>
              <w:spacing w:after="0" w:line="240" w:lineRule="auto"/>
              <w:jc w:val="center"/>
              <w:rPr>
                <w:b/>
                <w:bCs/>
                <w:szCs w:val="28"/>
              </w:rPr>
            </w:pPr>
            <w:r w:rsidRPr="0038397B">
              <w:rPr>
                <w:b/>
                <w:bCs/>
                <w:szCs w:val="28"/>
              </w:rPr>
              <w:t>Tư</w:t>
            </w:r>
          </w:p>
          <w:p w:rsidR="00DA735B" w:rsidRPr="0038397B" w:rsidRDefault="00DA735B" w:rsidP="00BC7559">
            <w:pPr>
              <w:spacing w:after="0" w:line="240" w:lineRule="auto"/>
              <w:rPr>
                <w:b/>
                <w:bCs/>
                <w:szCs w:val="28"/>
              </w:rPr>
            </w:pPr>
            <w:r>
              <w:rPr>
                <w:b/>
                <w:bCs/>
                <w:szCs w:val="28"/>
              </w:rPr>
              <w:t>03/04</w:t>
            </w: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Sáng</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bottom w:val="dotted" w:sz="4" w:space="0" w:color="auto"/>
            </w:tcBorders>
          </w:tcPr>
          <w:p w:rsidR="00DA735B" w:rsidRPr="0038397B" w:rsidRDefault="00DA735B" w:rsidP="00BC7559">
            <w:pPr>
              <w:spacing w:after="0" w:line="240" w:lineRule="auto"/>
              <w:rPr>
                <w:color w:val="000000"/>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1)</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bottom w:val="dotted" w:sz="4" w:space="0" w:color="auto"/>
            </w:tcBorders>
          </w:tcPr>
          <w:p w:rsidR="00DA735B" w:rsidRPr="0038397B" w:rsidRDefault="00DA735B" w:rsidP="00BC7559">
            <w:pPr>
              <w:spacing w:after="0" w:line="240" w:lineRule="auto"/>
              <w:rPr>
                <w:bCs/>
                <w:color w:val="000000"/>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2)</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b/>
                <w:szCs w:val="28"/>
              </w:rPr>
            </w:pPr>
            <w:bookmarkStart w:id="0" w:name="_GoBack"/>
            <w:bookmarkEnd w:id="0"/>
            <w:r w:rsidRPr="0038397B">
              <w:rPr>
                <w:szCs w:val="28"/>
              </w:rPr>
              <w:t>Toán</w:t>
            </w:r>
          </w:p>
        </w:tc>
        <w:tc>
          <w:tcPr>
            <w:tcW w:w="5590" w:type="dxa"/>
            <w:tcBorders>
              <w:top w:val="dotted" w:sz="4" w:space="0" w:color="auto"/>
              <w:bottom w:val="dotted" w:sz="4" w:space="0" w:color="auto"/>
            </w:tcBorders>
          </w:tcPr>
          <w:p w:rsidR="00DA735B" w:rsidRPr="0038397B" w:rsidRDefault="00DA735B" w:rsidP="00BC7559">
            <w:pPr>
              <w:spacing w:after="0" w:line="240" w:lineRule="auto"/>
              <w:rPr>
                <w:bCs/>
                <w:szCs w:val="28"/>
                <w:lang w:val="nl-NL"/>
              </w:rPr>
            </w:pPr>
            <w:r w:rsidRPr="0038397B">
              <w:rPr>
                <w:color w:val="000000"/>
                <w:szCs w:val="28"/>
              </w:rPr>
              <w:t>Luyện tập</w:t>
            </w:r>
          </w:p>
        </w:tc>
      </w:tr>
      <w:tr w:rsidR="00DA735B" w:rsidRPr="0038397B" w:rsidTr="00BC7559">
        <w:trPr>
          <w:cantSplit/>
          <w:trHeight w:val="165"/>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4</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Luyện TV</w:t>
            </w:r>
          </w:p>
        </w:tc>
        <w:tc>
          <w:tcPr>
            <w:tcW w:w="5590" w:type="dxa"/>
            <w:tcBorders>
              <w:top w:val="dotted" w:sz="4" w:space="0" w:color="auto"/>
              <w:bottom w:val="dotted" w:sz="4" w:space="0" w:color="auto"/>
            </w:tcBorders>
          </w:tcPr>
          <w:p w:rsidR="00DA735B" w:rsidRPr="0038397B" w:rsidRDefault="00DA735B" w:rsidP="00BC7559">
            <w:pPr>
              <w:spacing w:after="0" w:line="240" w:lineRule="auto"/>
              <w:rPr>
                <w:szCs w:val="28"/>
                <w:lang w:val="nl-NL"/>
              </w:rPr>
            </w:pPr>
            <w:r w:rsidRPr="0038397B">
              <w:rPr>
                <w:szCs w:val="28"/>
                <w:lang w:val="nl-NL"/>
              </w:rPr>
              <w:t xml:space="preserve">Luyện </w:t>
            </w:r>
            <w:r>
              <w:rPr>
                <w:szCs w:val="28"/>
                <w:lang w:val="nl-NL"/>
              </w:rPr>
              <w:t>viết</w:t>
            </w:r>
          </w:p>
        </w:tc>
      </w:tr>
      <w:tr w:rsidR="00DA735B" w:rsidRPr="0038397B" w:rsidTr="00BC7559">
        <w:trPr>
          <w:cantSplit/>
        </w:trPr>
        <w:tc>
          <w:tcPr>
            <w:tcW w:w="854" w:type="dxa"/>
            <w:vMerge w:val="restart"/>
          </w:tcPr>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rPr>
                <w:b/>
                <w:bCs/>
                <w:szCs w:val="28"/>
              </w:rPr>
            </w:pPr>
          </w:p>
          <w:p w:rsidR="00DA735B" w:rsidRPr="0038397B" w:rsidRDefault="00DA735B" w:rsidP="00BC7559">
            <w:pPr>
              <w:spacing w:after="0" w:line="240" w:lineRule="auto"/>
              <w:rPr>
                <w:b/>
                <w:bCs/>
                <w:szCs w:val="28"/>
              </w:rPr>
            </w:pPr>
            <w:r w:rsidRPr="0038397B">
              <w:rPr>
                <w:b/>
                <w:bCs/>
                <w:szCs w:val="28"/>
              </w:rPr>
              <w:t>Năm</w:t>
            </w:r>
          </w:p>
          <w:p w:rsidR="00DA735B" w:rsidRPr="0038397B" w:rsidRDefault="00DA735B" w:rsidP="00BC7559">
            <w:pPr>
              <w:spacing w:after="0" w:line="240" w:lineRule="auto"/>
              <w:rPr>
                <w:b/>
                <w:bCs/>
                <w:szCs w:val="28"/>
              </w:rPr>
            </w:pPr>
          </w:p>
          <w:p w:rsidR="00DA735B" w:rsidRPr="0038397B" w:rsidRDefault="00DA735B" w:rsidP="00BC7559">
            <w:pPr>
              <w:spacing w:after="0" w:line="240" w:lineRule="auto"/>
              <w:rPr>
                <w:b/>
                <w:bCs/>
                <w:szCs w:val="28"/>
              </w:rPr>
            </w:pPr>
            <w:r>
              <w:rPr>
                <w:b/>
                <w:bCs/>
                <w:szCs w:val="28"/>
              </w:rPr>
              <w:t>04/04</w:t>
            </w: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Sáng</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bottom w:val="dotted" w:sz="4" w:space="0" w:color="auto"/>
            </w:tcBorders>
          </w:tcPr>
          <w:p w:rsidR="00DA735B" w:rsidRPr="006A153F" w:rsidRDefault="00DA735B" w:rsidP="00BC7559">
            <w:pPr>
              <w:spacing w:after="0" w:line="240" w:lineRule="auto"/>
              <w:rPr>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3)</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bottom w:val="dotted" w:sz="4" w:space="0" w:color="auto"/>
            </w:tcBorders>
          </w:tcPr>
          <w:p w:rsidR="00DA735B" w:rsidRPr="006A153F" w:rsidRDefault="00DA735B" w:rsidP="00BC7559">
            <w:pPr>
              <w:spacing w:after="0" w:line="240" w:lineRule="auto"/>
              <w:rPr>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4)</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 xml:space="preserve">Toán </w:t>
            </w:r>
          </w:p>
        </w:tc>
        <w:tc>
          <w:tcPr>
            <w:tcW w:w="5590" w:type="dxa"/>
            <w:tcBorders>
              <w:top w:val="dotted" w:sz="4" w:space="0" w:color="auto"/>
              <w:bottom w:val="dotted" w:sz="4" w:space="0" w:color="auto"/>
            </w:tcBorders>
          </w:tcPr>
          <w:p w:rsidR="00DA735B" w:rsidRPr="0038397B" w:rsidRDefault="00DA735B" w:rsidP="00BC7559">
            <w:pPr>
              <w:autoSpaceDE w:val="0"/>
              <w:autoSpaceDN w:val="0"/>
              <w:adjustRightInd w:val="0"/>
              <w:spacing w:after="0" w:line="240" w:lineRule="auto"/>
              <w:rPr>
                <w:szCs w:val="28"/>
                <w:lang w:val="nl-NL"/>
              </w:rPr>
            </w:pPr>
            <w:r w:rsidRPr="0038397B">
              <w:rPr>
                <w:color w:val="000000"/>
                <w:szCs w:val="28"/>
              </w:rPr>
              <w:t xml:space="preserve">Phép </w:t>
            </w:r>
            <w:r>
              <w:rPr>
                <w:color w:val="000000"/>
                <w:szCs w:val="28"/>
              </w:rPr>
              <w:t xml:space="preserve">trừ </w:t>
            </w:r>
            <w:r w:rsidRPr="0038397B">
              <w:rPr>
                <w:color w:val="000000"/>
                <w:szCs w:val="28"/>
              </w:rPr>
              <w:t>(không nhớ) trong phạm vi 1000</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4</w:t>
            </w:r>
          </w:p>
        </w:tc>
        <w:tc>
          <w:tcPr>
            <w:tcW w:w="1656" w:type="dxa"/>
            <w:tcBorders>
              <w:top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tcBorders>
          </w:tcPr>
          <w:p w:rsidR="00DA735B" w:rsidRPr="006A153F" w:rsidRDefault="00DA735B" w:rsidP="00BC7559">
            <w:pPr>
              <w:spacing w:after="0" w:line="240" w:lineRule="auto"/>
              <w:rPr>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5)</w:t>
            </w: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Chiều</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bottom w:val="dotted" w:sz="4" w:space="0" w:color="auto"/>
            </w:tcBorders>
          </w:tcPr>
          <w:p w:rsidR="00DA735B" w:rsidRPr="0038397B" w:rsidRDefault="00DA735B" w:rsidP="00BC7559">
            <w:pPr>
              <w:spacing w:after="0" w:line="240" w:lineRule="auto"/>
              <w:rPr>
                <w:szCs w:val="28"/>
                <w:lang w:val="pt-BR"/>
              </w:rPr>
            </w:pPr>
          </w:p>
        </w:tc>
      </w:tr>
      <w:tr w:rsidR="00DA735B" w:rsidRPr="0038397B" w:rsidTr="00BC7559">
        <w:trPr>
          <w:cantSplit/>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bottom w:val="dotted" w:sz="4" w:space="0" w:color="auto"/>
            </w:tcBorders>
          </w:tcPr>
          <w:p w:rsidR="00DA735B" w:rsidRPr="006A153F" w:rsidRDefault="00DA735B" w:rsidP="00BC7559">
            <w:pPr>
              <w:spacing w:after="0" w:line="240" w:lineRule="auto"/>
              <w:rPr>
                <w:szCs w:val="28"/>
              </w:rPr>
            </w:pPr>
          </w:p>
        </w:tc>
      </w:tr>
      <w:tr w:rsidR="00DA735B" w:rsidRPr="0038397B" w:rsidTr="00BC7559">
        <w:trPr>
          <w:cantSplit/>
          <w:trHeight w:val="201"/>
        </w:trPr>
        <w:tc>
          <w:tcPr>
            <w:tcW w:w="854" w:type="dxa"/>
            <w:vMerge/>
          </w:tcPr>
          <w:p w:rsidR="00DA735B" w:rsidRPr="0038397B" w:rsidRDefault="00DA735B" w:rsidP="00BC7559">
            <w:pPr>
              <w:spacing w:after="0" w:line="240" w:lineRule="auto"/>
              <w:jc w:val="center"/>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tcBorders>
          </w:tcPr>
          <w:p w:rsidR="00DA735B" w:rsidRPr="0038397B" w:rsidRDefault="00DA735B" w:rsidP="00BC7559">
            <w:pPr>
              <w:spacing w:after="0" w:line="240" w:lineRule="auto"/>
              <w:rPr>
                <w:bCs/>
                <w:szCs w:val="28"/>
                <w:lang w:val="nl-NL"/>
              </w:rPr>
            </w:pPr>
          </w:p>
        </w:tc>
      </w:tr>
      <w:tr w:rsidR="00DA735B" w:rsidRPr="0038397B" w:rsidTr="00BC7559">
        <w:trPr>
          <w:cantSplit/>
        </w:trPr>
        <w:tc>
          <w:tcPr>
            <w:tcW w:w="854" w:type="dxa"/>
            <w:vMerge w:val="restart"/>
          </w:tcPr>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p>
          <w:p w:rsidR="00DA735B" w:rsidRPr="0038397B" w:rsidRDefault="00DA735B" w:rsidP="00BC7559">
            <w:pPr>
              <w:spacing w:after="0" w:line="240" w:lineRule="auto"/>
              <w:jc w:val="center"/>
              <w:rPr>
                <w:b/>
                <w:bCs/>
                <w:szCs w:val="28"/>
              </w:rPr>
            </w:pPr>
            <w:r w:rsidRPr="0038397B">
              <w:rPr>
                <w:b/>
                <w:bCs/>
                <w:szCs w:val="28"/>
              </w:rPr>
              <w:t>Sáu</w:t>
            </w:r>
          </w:p>
          <w:p w:rsidR="00DA735B" w:rsidRPr="0038397B" w:rsidRDefault="00DA735B" w:rsidP="00BC7559">
            <w:pPr>
              <w:spacing w:after="0" w:line="240" w:lineRule="auto"/>
              <w:jc w:val="center"/>
              <w:rPr>
                <w:b/>
                <w:bCs/>
                <w:szCs w:val="28"/>
              </w:rPr>
            </w:pPr>
            <w:r>
              <w:rPr>
                <w:b/>
                <w:bCs/>
                <w:szCs w:val="28"/>
              </w:rPr>
              <w:t>05/04</w:t>
            </w: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Sáng</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Toán</w:t>
            </w:r>
          </w:p>
        </w:tc>
        <w:tc>
          <w:tcPr>
            <w:tcW w:w="5590" w:type="dxa"/>
            <w:tcBorders>
              <w:top w:val="dotted" w:sz="4" w:space="0" w:color="auto"/>
              <w:bottom w:val="dotted" w:sz="4" w:space="0" w:color="auto"/>
            </w:tcBorders>
          </w:tcPr>
          <w:p w:rsidR="00DA735B" w:rsidRPr="0038397B" w:rsidRDefault="00DA735B" w:rsidP="00BC7559">
            <w:pPr>
              <w:spacing w:after="0" w:line="240" w:lineRule="auto"/>
              <w:jc w:val="both"/>
              <w:rPr>
                <w:szCs w:val="28"/>
                <w:lang w:val="nl-NL"/>
              </w:rPr>
            </w:pPr>
            <w:r w:rsidRPr="0038397B">
              <w:rPr>
                <w:color w:val="000000"/>
                <w:szCs w:val="28"/>
              </w:rPr>
              <w:t>Luyện tập</w:t>
            </w:r>
          </w:p>
        </w:tc>
      </w:tr>
      <w:tr w:rsidR="00DA735B" w:rsidRPr="0038397B" w:rsidTr="00BC7559">
        <w:trPr>
          <w:cantSplit/>
        </w:trPr>
        <w:tc>
          <w:tcPr>
            <w:tcW w:w="854" w:type="dxa"/>
            <w:vMerge/>
          </w:tcPr>
          <w:p w:rsidR="00DA735B" w:rsidRPr="0038397B" w:rsidRDefault="00DA735B" w:rsidP="00BC7559">
            <w:pPr>
              <w:spacing w:after="0" w:line="240" w:lineRule="auto"/>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bottom w:val="dotted" w:sz="4" w:space="0" w:color="auto"/>
            </w:tcBorders>
          </w:tcPr>
          <w:p w:rsidR="00DA735B" w:rsidRPr="006A153F" w:rsidRDefault="00DA735B" w:rsidP="00BC7559">
            <w:pPr>
              <w:spacing w:after="0" w:line="240" w:lineRule="auto"/>
              <w:rPr>
                <w:szCs w:val="28"/>
              </w:rPr>
            </w:pPr>
          </w:p>
        </w:tc>
      </w:tr>
      <w:tr w:rsidR="00DA735B" w:rsidRPr="0038397B" w:rsidTr="00BC7559">
        <w:trPr>
          <w:cantSplit/>
        </w:trPr>
        <w:tc>
          <w:tcPr>
            <w:tcW w:w="854" w:type="dxa"/>
            <w:vMerge/>
          </w:tcPr>
          <w:p w:rsidR="00DA735B" w:rsidRPr="0038397B" w:rsidRDefault="00DA735B" w:rsidP="00BC7559">
            <w:pPr>
              <w:spacing w:after="0" w:line="240" w:lineRule="auto"/>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bottom w:val="dotted" w:sz="4" w:space="0" w:color="auto"/>
            </w:tcBorders>
          </w:tcPr>
          <w:p w:rsidR="00DA735B" w:rsidRPr="006A153F" w:rsidRDefault="00DA735B" w:rsidP="00BC7559">
            <w:pPr>
              <w:spacing w:after="0" w:line="240" w:lineRule="auto"/>
              <w:rPr>
                <w:szCs w:val="28"/>
              </w:rPr>
            </w:pPr>
          </w:p>
        </w:tc>
      </w:tr>
      <w:tr w:rsidR="00DA735B" w:rsidRPr="0038397B" w:rsidTr="00BC7559">
        <w:trPr>
          <w:cantSplit/>
        </w:trPr>
        <w:tc>
          <w:tcPr>
            <w:tcW w:w="854" w:type="dxa"/>
            <w:vMerge/>
          </w:tcPr>
          <w:p w:rsidR="00DA735B" w:rsidRPr="0038397B" w:rsidRDefault="00DA735B" w:rsidP="00BC7559">
            <w:pPr>
              <w:spacing w:after="0" w:line="240" w:lineRule="auto"/>
              <w:rPr>
                <w:b/>
                <w:bCs/>
                <w:szCs w:val="28"/>
              </w:rPr>
            </w:pPr>
          </w:p>
        </w:tc>
        <w:tc>
          <w:tcPr>
            <w:tcW w:w="994" w:type="dxa"/>
            <w:vMerge/>
          </w:tcPr>
          <w:p w:rsidR="00DA735B" w:rsidRPr="0038397B" w:rsidRDefault="00DA735B" w:rsidP="00BC7559">
            <w:pPr>
              <w:spacing w:after="0" w:line="240" w:lineRule="auto"/>
              <w:rPr>
                <w:b/>
                <w:bCs/>
                <w:i/>
                <w:iCs/>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4</w:t>
            </w:r>
          </w:p>
        </w:tc>
        <w:tc>
          <w:tcPr>
            <w:tcW w:w="1656" w:type="dxa"/>
            <w:tcBorders>
              <w:top w:val="dotted" w:sz="4" w:space="0" w:color="auto"/>
            </w:tcBorders>
          </w:tcPr>
          <w:p w:rsidR="00DA735B" w:rsidRPr="0038397B" w:rsidRDefault="00DA735B" w:rsidP="00BC7559">
            <w:pPr>
              <w:spacing w:after="0" w:line="240" w:lineRule="auto"/>
              <w:jc w:val="center"/>
              <w:rPr>
                <w:szCs w:val="28"/>
              </w:rPr>
            </w:pPr>
          </w:p>
        </w:tc>
        <w:tc>
          <w:tcPr>
            <w:tcW w:w="5590" w:type="dxa"/>
            <w:tcBorders>
              <w:top w:val="dotted" w:sz="4" w:space="0" w:color="auto"/>
            </w:tcBorders>
          </w:tcPr>
          <w:p w:rsidR="00DA735B" w:rsidRPr="0038397B" w:rsidRDefault="00DA735B" w:rsidP="00BC7559">
            <w:pPr>
              <w:spacing w:after="0" w:line="240" w:lineRule="auto"/>
              <w:rPr>
                <w:szCs w:val="28"/>
              </w:rPr>
            </w:pPr>
          </w:p>
        </w:tc>
      </w:tr>
      <w:tr w:rsidR="00DA735B" w:rsidRPr="0038397B" w:rsidTr="00BC7559">
        <w:trPr>
          <w:cantSplit/>
        </w:trPr>
        <w:tc>
          <w:tcPr>
            <w:tcW w:w="854" w:type="dxa"/>
            <w:vMerge/>
          </w:tcPr>
          <w:p w:rsidR="00DA735B" w:rsidRPr="0038397B" w:rsidRDefault="00DA735B" w:rsidP="00BC7559">
            <w:pPr>
              <w:spacing w:after="0" w:line="240" w:lineRule="auto"/>
              <w:rPr>
                <w:b/>
                <w:bCs/>
                <w:szCs w:val="28"/>
              </w:rPr>
            </w:pPr>
          </w:p>
        </w:tc>
        <w:tc>
          <w:tcPr>
            <w:tcW w:w="994" w:type="dxa"/>
            <w:vMerge w:val="restart"/>
          </w:tcPr>
          <w:p w:rsidR="00DA735B" w:rsidRPr="0038397B" w:rsidRDefault="00DA735B" w:rsidP="00BC7559">
            <w:pPr>
              <w:spacing w:after="0" w:line="240" w:lineRule="auto"/>
              <w:rPr>
                <w:b/>
                <w:bCs/>
                <w:i/>
                <w:iCs/>
                <w:szCs w:val="28"/>
              </w:rPr>
            </w:pPr>
          </w:p>
          <w:p w:rsidR="00DA735B" w:rsidRPr="0038397B" w:rsidRDefault="00DA735B" w:rsidP="00BC7559">
            <w:pPr>
              <w:spacing w:after="0" w:line="240" w:lineRule="auto"/>
              <w:rPr>
                <w:b/>
                <w:bCs/>
                <w:i/>
                <w:iCs/>
                <w:szCs w:val="28"/>
              </w:rPr>
            </w:pPr>
            <w:r w:rsidRPr="0038397B">
              <w:rPr>
                <w:b/>
                <w:bCs/>
                <w:i/>
                <w:iCs/>
                <w:szCs w:val="28"/>
              </w:rPr>
              <w:t>Chiều</w:t>
            </w:r>
          </w:p>
        </w:tc>
        <w:tc>
          <w:tcPr>
            <w:tcW w:w="719" w:type="dxa"/>
            <w:tcBorders>
              <w:bottom w:val="dotted" w:sz="4" w:space="0" w:color="auto"/>
            </w:tcBorders>
          </w:tcPr>
          <w:p w:rsidR="00DA735B" w:rsidRPr="0038397B" w:rsidRDefault="00DA735B" w:rsidP="00BC7559">
            <w:pPr>
              <w:spacing w:after="0" w:line="240" w:lineRule="auto"/>
              <w:jc w:val="center"/>
              <w:rPr>
                <w:szCs w:val="28"/>
              </w:rPr>
            </w:pPr>
            <w:r w:rsidRPr="0038397B">
              <w:rPr>
                <w:szCs w:val="28"/>
              </w:rPr>
              <w:t>1</w:t>
            </w:r>
          </w:p>
        </w:tc>
        <w:tc>
          <w:tcPr>
            <w:tcW w:w="1656" w:type="dxa"/>
            <w:tcBorders>
              <w:bottom w:val="dotted" w:sz="4" w:space="0" w:color="auto"/>
            </w:tcBorders>
          </w:tcPr>
          <w:p w:rsidR="00DA735B" w:rsidRPr="0038397B" w:rsidRDefault="00DA735B" w:rsidP="00BC7559">
            <w:pPr>
              <w:spacing w:after="0" w:line="240" w:lineRule="auto"/>
              <w:jc w:val="center"/>
              <w:rPr>
                <w:szCs w:val="28"/>
              </w:rPr>
            </w:pPr>
          </w:p>
        </w:tc>
        <w:tc>
          <w:tcPr>
            <w:tcW w:w="5590" w:type="dxa"/>
            <w:tcBorders>
              <w:bottom w:val="dotted" w:sz="4" w:space="0" w:color="auto"/>
            </w:tcBorders>
          </w:tcPr>
          <w:p w:rsidR="00DA735B" w:rsidRPr="0038397B" w:rsidRDefault="00DA735B" w:rsidP="00BC7559">
            <w:pPr>
              <w:autoSpaceDE w:val="0"/>
              <w:autoSpaceDN w:val="0"/>
              <w:adjustRightInd w:val="0"/>
              <w:spacing w:after="0" w:line="240" w:lineRule="auto"/>
              <w:rPr>
                <w:szCs w:val="28"/>
                <w:lang w:val="nl-NL"/>
              </w:rPr>
            </w:pPr>
          </w:p>
        </w:tc>
      </w:tr>
      <w:tr w:rsidR="00DA735B" w:rsidRPr="0038397B" w:rsidTr="00BC7559">
        <w:trPr>
          <w:cantSplit/>
        </w:trPr>
        <w:tc>
          <w:tcPr>
            <w:tcW w:w="854" w:type="dxa"/>
            <w:vMerge/>
          </w:tcPr>
          <w:p w:rsidR="00DA735B" w:rsidRPr="0038397B" w:rsidRDefault="00DA735B" w:rsidP="00BC7559">
            <w:pPr>
              <w:spacing w:after="0" w:line="240" w:lineRule="auto"/>
              <w:rPr>
                <w:szCs w:val="28"/>
              </w:rPr>
            </w:pPr>
          </w:p>
        </w:tc>
        <w:tc>
          <w:tcPr>
            <w:tcW w:w="994" w:type="dxa"/>
            <w:vMerge/>
          </w:tcPr>
          <w:p w:rsidR="00DA735B" w:rsidRPr="0038397B" w:rsidRDefault="00DA735B" w:rsidP="00BC7559">
            <w:pPr>
              <w:spacing w:after="0" w:line="240" w:lineRule="auto"/>
              <w:rPr>
                <w:szCs w:val="28"/>
              </w:rPr>
            </w:pPr>
          </w:p>
        </w:tc>
        <w:tc>
          <w:tcPr>
            <w:tcW w:w="719"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rPr>
              <w:t>2</w:t>
            </w:r>
          </w:p>
        </w:tc>
        <w:tc>
          <w:tcPr>
            <w:tcW w:w="1656" w:type="dxa"/>
            <w:tcBorders>
              <w:top w:val="dotted" w:sz="4" w:space="0" w:color="auto"/>
              <w:bottom w:val="dotted" w:sz="4" w:space="0" w:color="auto"/>
            </w:tcBorders>
          </w:tcPr>
          <w:p w:rsidR="00DA735B" w:rsidRPr="0038397B" w:rsidRDefault="00DA735B" w:rsidP="00BC7559">
            <w:pPr>
              <w:spacing w:after="0" w:line="240" w:lineRule="auto"/>
              <w:jc w:val="center"/>
              <w:rPr>
                <w:szCs w:val="28"/>
              </w:rPr>
            </w:pPr>
            <w:r w:rsidRPr="0038397B">
              <w:rPr>
                <w:szCs w:val="28"/>
                <w:lang w:val="nl-NL"/>
              </w:rPr>
              <w:t>Tiếng Việt</w:t>
            </w:r>
          </w:p>
        </w:tc>
        <w:tc>
          <w:tcPr>
            <w:tcW w:w="5590" w:type="dxa"/>
            <w:tcBorders>
              <w:top w:val="dotted" w:sz="4" w:space="0" w:color="auto"/>
              <w:bottom w:val="dotted" w:sz="4" w:space="0" w:color="auto"/>
            </w:tcBorders>
          </w:tcPr>
          <w:p w:rsidR="00DA735B" w:rsidRPr="006A153F" w:rsidRDefault="00DA735B" w:rsidP="00BC7559">
            <w:pPr>
              <w:spacing w:after="0" w:line="240" w:lineRule="auto"/>
              <w:rPr>
                <w:szCs w:val="28"/>
              </w:rPr>
            </w:pPr>
            <w:r w:rsidRPr="0038397B">
              <w:rPr>
                <w:bCs/>
                <w:color w:val="000000"/>
                <w:szCs w:val="28"/>
              </w:rPr>
              <w:t xml:space="preserve">Bài </w:t>
            </w:r>
            <w:r>
              <w:rPr>
                <w:bCs/>
                <w:color w:val="000000"/>
                <w:szCs w:val="28"/>
              </w:rPr>
              <w:t>20</w:t>
            </w:r>
            <w:r w:rsidRPr="0038397B">
              <w:rPr>
                <w:bCs/>
                <w:color w:val="000000"/>
                <w:szCs w:val="28"/>
              </w:rPr>
              <w:t xml:space="preserve">: </w:t>
            </w:r>
            <w:r w:rsidRPr="00CF57C3">
              <w:rPr>
                <w:color w:val="000000"/>
                <w:szCs w:val="28"/>
              </w:rPr>
              <w:t>Từ chú bồ câu đến in-tơ-nét</w:t>
            </w:r>
            <w:r w:rsidRPr="0038397B">
              <w:rPr>
                <w:color w:val="000000"/>
                <w:szCs w:val="28"/>
              </w:rPr>
              <w:t xml:space="preserve"> (Tiết 6)</w:t>
            </w:r>
          </w:p>
        </w:tc>
      </w:tr>
      <w:tr w:rsidR="00DA735B" w:rsidRPr="0038397B" w:rsidTr="00BC7559">
        <w:trPr>
          <w:cantSplit/>
          <w:trHeight w:val="311"/>
        </w:trPr>
        <w:tc>
          <w:tcPr>
            <w:tcW w:w="854" w:type="dxa"/>
            <w:vMerge/>
          </w:tcPr>
          <w:p w:rsidR="00DA735B" w:rsidRPr="0038397B" w:rsidRDefault="00DA735B" w:rsidP="00BC7559">
            <w:pPr>
              <w:spacing w:after="0" w:line="240" w:lineRule="auto"/>
              <w:rPr>
                <w:szCs w:val="28"/>
              </w:rPr>
            </w:pPr>
          </w:p>
        </w:tc>
        <w:tc>
          <w:tcPr>
            <w:tcW w:w="994" w:type="dxa"/>
            <w:vMerge/>
          </w:tcPr>
          <w:p w:rsidR="00DA735B" w:rsidRPr="0038397B" w:rsidRDefault="00DA735B" w:rsidP="00BC7559">
            <w:pPr>
              <w:spacing w:after="0" w:line="240" w:lineRule="auto"/>
              <w:rPr>
                <w:szCs w:val="28"/>
              </w:rPr>
            </w:pPr>
          </w:p>
        </w:tc>
        <w:tc>
          <w:tcPr>
            <w:tcW w:w="719"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3</w:t>
            </w:r>
          </w:p>
        </w:tc>
        <w:tc>
          <w:tcPr>
            <w:tcW w:w="1656" w:type="dxa"/>
            <w:tcBorders>
              <w:top w:val="dotted" w:sz="4" w:space="0" w:color="auto"/>
            </w:tcBorders>
          </w:tcPr>
          <w:p w:rsidR="00DA735B" w:rsidRPr="0038397B" w:rsidRDefault="00DA735B" w:rsidP="00BC7559">
            <w:pPr>
              <w:spacing w:after="0" w:line="240" w:lineRule="auto"/>
              <w:jc w:val="center"/>
              <w:rPr>
                <w:szCs w:val="28"/>
              </w:rPr>
            </w:pPr>
            <w:r w:rsidRPr="0038397B">
              <w:rPr>
                <w:szCs w:val="28"/>
              </w:rPr>
              <w:t>HĐTN</w:t>
            </w:r>
          </w:p>
        </w:tc>
        <w:tc>
          <w:tcPr>
            <w:tcW w:w="5590" w:type="dxa"/>
            <w:tcBorders>
              <w:top w:val="dotted" w:sz="4" w:space="0" w:color="auto"/>
            </w:tcBorders>
          </w:tcPr>
          <w:p w:rsidR="00DA735B" w:rsidRPr="0038397B" w:rsidRDefault="00DA735B" w:rsidP="00BC7559">
            <w:pPr>
              <w:spacing w:after="0" w:line="240" w:lineRule="auto"/>
              <w:rPr>
                <w:szCs w:val="28"/>
              </w:rPr>
            </w:pPr>
            <w:r w:rsidRPr="0038397B">
              <w:rPr>
                <w:szCs w:val="28"/>
              </w:rPr>
              <w:t xml:space="preserve">SHL: </w:t>
            </w:r>
            <w:r>
              <w:rPr>
                <w:szCs w:val="28"/>
              </w:rPr>
              <w:t>Bảo vệ cảnh quan quê em.</w:t>
            </w:r>
          </w:p>
        </w:tc>
      </w:tr>
    </w:tbl>
    <w:p w:rsidR="00DA735B" w:rsidRPr="0038397B" w:rsidRDefault="00DA735B" w:rsidP="006A153F">
      <w:pPr>
        <w:spacing w:after="0" w:line="240" w:lineRule="auto"/>
        <w:rPr>
          <w:szCs w:val="28"/>
        </w:rPr>
      </w:pPr>
    </w:p>
    <w:p w:rsidR="00DA735B" w:rsidRDefault="00DA735B" w:rsidP="007D4F9C">
      <w:pPr>
        <w:spacing w:after="0" w:line="240" w:lineRule="auto"/>
        <w:rPr>
          <w:szCs w:val="28"/>
        </w:rPr>
      </w:pPr>
    </w:p>
    <w:p w:rsidR="00DA735B" w:rsidRDefault="00DA735B" w:rsidP="007D4F9C">
      <w:pPr>
        <w:spacing w:after="0" w:line="240" w:lineRule="auto"/>
        <w:rPr>
          <w:szCs w:val="28"/>
        </w:rPr>
      </w:pPr>
    </w:p>
    <w:p w:rsidR="00DA735B" w:rsidRDefault="00DA735B" w:rsidP="007D4F9C">
      <w:pPr>
        <w:spacing w:after="0" w:line="240" w:lineRule="auto"/>
        <w:rPr>
          <w:szCs w:val="28"/>
        </w:rPr>
      </w:pPr>
    </w:p>
    <w:p w:rsidR="00DA735B" w:rsidRDefault="00DA735B" w:rsidP="007D4F9C">
      <w:pPr>
        <w:spacing w:after="0" w:line="240" w:lineRule="auto"/>
        <w:rPr>
          <w:szCs w:val="28"/>
        </w:rPr>
      </w:pPr>
    </w:p>
    <w:p w:rsidR="00DA735B" w:rsidRDefault="00DA735B" w:rsidP="007D4F9C">
      <w:pPr>
        <w:spacing w:after="0" w:line="240" w:lineRule="auto"/>
        <w:rPr>
          <w:szCs w:val="28"/>
        </w:rPr>
      </w:pPr>
    </w:p>
    <w:p w:rsidR="00DA735B" w:rsidRPr="006A153F" w:rsidRDefault="00DA735B" w:rsidP="007D4F9C">
      <w:pPr>
        <w:spacing w:after="0" w:line="240" w:lineRule="auto"/>
        <w:rPr>
          <w:szCs w:val="28"/>
        </w:rPr>
      </w:pPr>
    </w:p>
    <w:p w:rsidR="00DA735B" w:rsidRPr="003A5478" w:rsidRDefault="00DA735B" w:rsidP="007D4F9C">
      <w:pPr>
        <w:tabs>
          <w:tab w:val="left" w:pos="567"/>
        </w:tabs>
        <w:spacing w:after="0" w:line="240" w:lineRule="auto"/>
        <w:jc w:val="center"/>
        <w:rPr>
          <w:b/>
          <w:caps/>
          <w:szCs w:val="28"/>
          <w:lang w:val="vi-VN"/>
        </w:rPr>
      </w:pPr>
      <w:r w:rsidRPr="003A5478">
        <w:rPr>
          <w:b/>
          <w:caps/>
          <w:szCs w:val="28"/>
          <w:lang w:val="vi-VN"/>
        </w:rPr>
        <w:t>Môn: TOÁN</w:t>
      </w:r>
    </w:p>
    <w:p w:rsidR="00DA735B" w:rsidRPr="005840C2" w:rsidRDefault="00DA735B" w:rsidP="007D4F9C">
      <w:pPr>
        <w:spacing w:after="0" w:line="240" w:lineRule="auto"/>
        <w:rPr>
          <w:b/>
          <w:lang w:val="vi-VN"/>
        </w:rPr>
      </w:pPr>
      <w:r w:rsidRPr="005840C2">
        <w:rPr>
          <w:b/>
          <w:lang w:val="vi-VN"/>
        </w:rPr>
        <w:t>BÀI 60: PHÉP CỘNG (CÓ NHỚ) TRONG PHẠM VI 1000 ( 3 TIẾT)</w:t>
      </w:r>
    </w:p>
    <w:p w:rsidR="00DA735B" w:rsidRPr="005840C2" w:rsidRDefault="00DA735B" w:rsidP="007D4F9C">
      <w:pPr>
        <w:spacing w:after="0" w:line="240" w:lineRule="auto"/>
        <w:rPr>
          <w:b/>
          <w:lang w:val="vi-VN"/>
        </w:rPr>
      </w:pPr>
      <w:r w:rsidRPr="003A5478">
        <w:rPr>
          <w:b/>
          <w:bCs/>
          <w:szCs w:val="28"/>
          <w:lang w:val="vi-VN"/>
        </w:rPr>
        <w:t>I. YÊU CẦU CẦN ĐẠT:</w:t>
      </w:r>
    </w:p>
    <w:p w:rsidR="00DA735B" w:rsidRPr="005840C2" w:rsidRDefault="00DA735B" w:rsidP="007D4F9C">
      <w:pPr>
        <w:spacing w:after="0" w:line="240" w:lineRule="auto"/>
        <w:rPr>
          <w:b/>
          <w:lang w:val="vi-VN"/>
        </w:rPr>
      </w:pPr>
      <w:r w:rsidRPr="003A5478">
        <w:rPr>
          <w:b/>
          <w:bCs/>
          <w:szCs w:val="28"/>
          <w:lang w:val="vi-VN"/>
        </w:rPr>
        <w:t>1.</w:t>
      </w:r>
      <w:r w:rsidRPr="003A5478">
        <w:rPr>
          <w:szCs w:val="28"/>
          <w:lang w:val="vi-VN"/>
        </w:rPr>
        <w:t xml:space="preserve"> </w:t>
      </w:r>
      <w:r w:rsidRPr="003A5478">
        <w:rPr>
          <w:b/>
          <w:bCs/>
          <w:szCs w:val="28"/>
          <w:lang w:val="vi-VN"/>
        </w:rPr>
        <w:t>Kiến thức, kĩ năng:</w:t>
      </w:r>
    </w:p>
    <w:p w:rsidR="00DA735B" w:rsidRPr="005840C2" w:rsidRDefault="00DA735B" w:rsidP="007D4F9C">
      <w:pPr>
        <w:spacing w:after="0" w:line="240" w:lineRule="auto"/>
        <w:rPr>
          <w:lang w:val="vi-VN"/>
        </w:rPr>
      </w:pPr>
      <w:r w:rsidRPr="005840C2">
        <w:rPr>
          <w:lang w:val="vi-VN"/>
        </w:rPr>
        <w:t>- HS thực hiện được phép cộng ( có nhớ) trong phạm vi 1000:</w:t>
      </w:r>
    </w:p>
    <w:p w:rsidR="00DA735B" w:rsidRPr="005840C2" w:rsidRDefault="00DA735B" w:rsidP="007D4F9C">
      <w:pPr>
        <w:spacing w:after="0" w:line="240" w:lineRule="auto"/>
        <w:rPr>
          <w:lang w:val="vi-VN"/>
        </w:rPr>
      </w:pPr>
      <w:r w:rsidRPr="005840C2">
        <w:rPr>
          <w:lang w:val="vi-VN"/>
        </w:rPr>
        <w:t xml:space="preserve">     + Đặt tính theo cột dọc;</w:t>
      </w:r>
    </w:p>
    <w:p w:rsidR="00DA735B" w:rsidRPr="005840C2" w:rsidRDefault="00DA735B" w:rsidP="007D4F9C">
      <w:pPr>
        <w:spacing w:after="0" w:line="240" w:lineRule="auto"/>
        <w:rPr>
          <w:lang w:val="vi-VN"/>
        </w:rPr>
      </w:pPr>
      <w:r w:rsidRPr="005840C2">
        <w:rPr>
          <w:lang w:val="vi-VN"/>
        </w:rPr>
        <w:t xml:space="preserve">     + Từ phải qua trái, cộng hai số đơn vị, hai số chục và hai số trăm với hai tình huống:</w:t>
      </w:r>
      <w:r>
        <w:rPr>
          <w:lang w:val="vi-VN"/>
        </w:rPr>
        <w:t xml:space="preserve">  </w:t>
      </w:r>
      <w:r w:rsidRPr="005840C2">
        <w:rPr>
          <w:lang w:val="vi-VN"/>
        </w:rPr>
        <w:t>nhớ 1 từ cột đơn vị sang cột chục hoặc nhớ 1 từ cột chục sang cột trăm.</w:t>
      </w:r>
    </w:p>
    <w:p w:rsidR="00DA735B" w:rsidRPr="005840C2" w:rsidRDefault="00DA735B" w:rsidP="007D4F9C">
      <w:pPr>
        <w:spacing w:after="0" w:line="240" w:lineRule="auto"/>
        <w:rPr>
          <w:lang w:val="vi-VN"/>
        </w:rPr>
      </w:pPr>
      <w:r w:rsidRPr="005840C2">
        <w:rPr>
          <w:lang w:val="vi-VN"/>
        </w:rPr>
        <w:t>- Giải quyết được các bài toán thực tế liên quan đến phép cộng trong phạm vi đã học.</w:t>
      </w:r>
    </w:p>
    <w:p w:rsidR="00DA735B" w:rsidRPr="003A5478" w:rsidRDefault="00DA735B" w:rsidP="007D4F9C">
      <w:pPr>
        <w:spacing w:after="0" w:line="240" w:lineRule="auto"/>
        <w:jc w:val="both"/>
        <w:rPr>
          <w:b/>
          <w:bCs/>
          <w:szCs w:val="28"/>
          <w:lang w:val="vi-VN"/>
        </w:rPr>
      </w:pPr>
      <w:r w:rsidRPr="003A5478">
        <w:rPr>
          <w:b/>
          <w:bCs/>
          <w:szCs w:val="28"/>
          <w:lang w:val="vi-VN"/>
        </w:rPr>
        <w:t>2. Năng lực, phẩm chất:</w:t>
      </w:r>
    </w:p>
    <w:p w:rsidR="00DA735B" w:rsidRPr="003A5478" w:rsidRDefault="00DA735B" w:rsidP="007D4F9C">
      <w:pPr>
        <w:spacing w:after="0" w:line="240" w:lineRule="auto"/>
        <w:jc w:val="both"/>
        <w:rPr>
          <w:szCs w:val="28"/>
          <w:lang w:val="vi-VN"/>
        </w:rPr>
      </w:pPr>
      <w:r w:rsidRPr="003A5478">
        <w:rPr>
          <w:szCs w:val="28"/>
          <w:lang w:val="vi-VN"/>
        </w:rPr>
        <w:t>- Năng lực tự chủ, tự học: Biết tự giác học tập, làm bài tập và các nhiệm vụ được giao.</w:t>
      </w:r>
    </w:p>
    <w:p w:rsidR="00DA735B" w:rsidRPr="003A5478" w:rsidRDefault="00DA735B" w:rsidP="007D4F9C">
      <w:pPr>
        <w:spacing w:after="0" w:line="240" w:lineRule="auto"/>
        <w:jc w:val="both"/>
        <w:rPr>
          <w:szCs w:val="28"/>
          <w:lang w:val="vi-VN"/>
        </w:rPr>
      </w:pPr>
      <w:r w:rsidRPr="003A5478">
        <w:rPr>
          <w:szCs w:val="28"/>
          <w:lang w:val="vi-VN"/>
        </w:rPr>
        <w:t>- Năng lực giao tiếp và hợp tác: Phát triển năng lực giao tiếp trong hoạt động nhóm.</w:t>
      </w:r>
    </w:p>
    <w:p w:rsidR="00DA735B" w:rsidRPr="003A5478" w:rsidRDefault="00DA735B" w:rsidP="007D4F9C">
      <w:pPr>
        <w:spacing w:after="0" w:line="240" w:lineRule="auto"/>
        <w:jc w:val="both"/>
        <w:rPr>
          <w:szCs w:val="28"/>
          <w:lang w:val="vi-VN"/>
        </w:rPr>
      </w:pPr>
      <w:r w:rsidRPr="003A5478">
        <w:rPr>
          <w:szCs w:val="28"/>
          <w:lang w:val="vi-VN"/>
        </w:rPr>
        <w:t>- Phẩm chất nhân ái: Sẵn sàng học hỏi khi hoạt động nhóm.</w:t>
      </w:r>
    </w:p>
    <w:p w:rsidR="00DA735B" w:rsidRPr="003A5478" w:rsidRDefault="00DA735B" w:rsidP="007D4F9C">
      <w:pPr>
        <w:spacing w:after="0" w:line="240" w:lineRule="auto"/>
        <w:jc w:val="both"/>
        <w:rPr>
          <w:szCs w:val="28"/>
          <w:lang w:val="vi-VN"/>
        </w:rPr>
      </w:pPr>
      <w:r w:rsidRPr="003A5478">
        <w:rPr>
          <w:szCs w:val="28"/>
          <w:lang w:val="vi-VN"/>
        </w:rPr>
        <w:t>- Phẩm chất chăm chỉ: Có ý thức tự giác học tập, trả lời câu hỏi; làm tốt các bài tập.</w:t>
      </w:r>
    </w:p>
    <w:p w:rsidR="00DA735B" w:rsidRPr="003A5478" w:rsidRDefault="00DA735B" w:rsidP="007D4F9C">
      <w:pPr>
        <w:spacing w:after="0" w:line="240" w:lineRule="auto"/>
        <w:jc w:val="both"/>
        <w:rPr>
          <w:szCs w:val="28"/>
          <w:lang w:val="vi-VN"/>
        </w:rPr>
      </w:pPr>
      <w:r w:rsidRPr="003A5478">
        <w:rPr>
          <w:szCs w:val="28"/>
          <w:lang w:val="vi-VN"/>
        </w:rPr>
        <w:t>- Phẩm chất trách nhiệm: Biết giữ trật tự, lắng nghe và học tập nghiêm túc..</w:t>
      </w:r>
    </w:p>
    <w:p w:rsidR="00DA735B" w:rsidRPr="003A5478" w:rsidRDefault="00DA735B" w:rsidP="007D4F9C">
      <w:pPr>
        <w:spacing w:after="0" w:line="240" w:lineRule="auto"/>
        <w:jc w:val="both"/>
        <w:rPr>
          <w:b/>
          <w:bCs/>
          <w:szCs w:val="28"/>
          <w:lang w:val="vi-VN"/>
        </w:rPr>
      </w:pPr>
      <w:r w:rsidRPr="003A5478">
        <w:rPr>
          <w:b/>
          <w:bCs/>
          <w:szCs w:val="28"/>
          <w:lang w:val="vi-VN"/>
        </w:rPr>
        <w:t>II. ĐỒ DÙNG DẠY HỌC:</w:t>
      </w:r>
    </w:p>
    <w:p w:rsidR="00DA735B" w:rsidRPr="003A5478" w:rsidRDefault="00DA735B" w:rsidP="007D4F9C">
      <w:pPr>
        <w:spacing w:after="0" w:line="240" w:lineRule="auto"/>
        <w:jc w:val="both"/>
        <w:rPr>
          <w:szCs w:val="28"/>
          <w:lang w:val="vi-VN"/>
        </w:rPr>
      </w:pPr>
      <w:r w:rsidRPr="003A5478">
        <w:rPr>
          <w:szCs w:val="28"/>
          <w:lang w:val="vi-VN"/>
        </w:rPr>
        <w:t>- GV: Kế hoạch bài dạy, bài giảng Powerpoint, SGK.</w:t>
      </w:r>
    </w:p>
    <w:p w:rsidR="00DA735B" w:rsidRPr="00F07B68" w:rsidRDefault="00DA735B" w:rsidP="007D4F9C">
      <w:pPr>
        <w:spacing w:after="0" w:line="240" w:lineRule="auto"/>
        <w:jc w:val="both"/>
        <w:rPr>
          <w:szCs w:val="28"/>
          <w:lang w:val="vi-VN"/>
        </w:rPr>
      </w:pPr>
      <w:r w:rsidRPr="003A5478">
        <w:rPr>
          <w:szCs w:val="28"/>
          <w:lang w:val="vi-VN"/>
        </w:rPr>
        <w:t xml:space="preserve">- HS: </w:t>
      </w:r>
      <w:r w:rsidRPr="00F07B68">
        <w:rPr>
          <w:szCs w:val="28"/>
          <w:lang w:val="vi-VN"/>
        </w:rPr>
        <w:t>SGK</w:t>
      </w:r>
    </w:p>
    <w:p w:rsidR="00DA735B" w:rsidRDefault="00DA735B" w:rsidP="007D4F9C">
      <w:pPr>
        <w:spacing w:after="0" w:line="240" w:lineRule="auto"/>
        <w:jc w:val="both"/>
        <w:rPr>
          <w:b/>
          <w:bCs/>
          <w:szCs w:val="28"/>
          <w:lang w:val="vi-VN"/>
        </w:rPr>
      </w:pPr>
      <w:r w:rsidRPr="003A5478">
        <w:rPr>
          <w:b/>
          <w:bCs/>
          <w:szCs w:val="28"/>
          <w:lang w:val="vi-VN"/>
        </w:rPr>
        <w:t>III. CÁC HOẠT ĐỘNG DẠY HỌC:</w:t>
      </w:r>
    </w:p>
    <w:p w:rsidR="00DA735B" w:rsidRPr="003A5478" w:rsidRDefault="00DA735B" w:rsidP="007D4F9C">
      <w:pPr>
        <w:spacing w:after="0" w:line="240" w:lineRule="auto"/>
        <w:jc w:val="center"/>
        <w:rPr>
          <w:b/>
          <w:bCs/>
          <w:szCs w:val="28"/>
          <w:lang w:val="vi-VN"/>
        </w:rPr>
      </w:pPr>
      <w:r>
        <w:rPr>
          <w:b/>
          <w:bCs/>
          <w:szCs w:val="28"/>
          <w:lang w:val="vi-VN"/>
        </w:rPr>
        <w:t>Tiết 1</w:t>
      </w:r>
    </w:p>
    <w:p w:rsidR="00DA735B" w:rsidRPr="003A5478" w:rsidRDefault="00DA735B" w:rsidP="007D4F9C">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01/04/2024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660B43">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E0773D" w:rsidTr="00660B43">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E0773D" w:rsidRDefault="00DA735B" w:rsidP="007D4F9C">
            <w:pPr>
              <w:pStyle w:val="ListParagraph"/>
              <w:spacing w:after="0" w:line="240" w:lineRule="auto"/>
              <w:ind w:left="0"/>
              <w:rPr>
                <w:b/>
                <w:szCs w:val="28"/>
              </w:rPr>
            </w:pPr>
            <w:r w:rsidRPr="006A153F">
              <w:rPr>
                <w:color w:val="000000"/>
                <w:szCs w:val="28"/>
              </w:rPr>
              <w:t>- LT cho cả lớp chơi trò chơi: “</w:t>
            </w:r>
            <w:r w:rsidRPr="006A153F">
              <w:rPr>
                <w:b/>
                <w:szCs w:val="28"/>
              </w:rPr>
              <w:t xml:space="preserve">Đố bạn” </w:t>
            </w:r>
          </w:p>
          <w:p w:rsidR="00DA735B" w:rsidRPr="006A153F" w:rsidRDefault="00DA735B" w:rsidP="007D4F9C">
            <w:pPr>
              <w:spacing w:after="0" w:line="240" w:lineRule="auto"/>
              <w:jc w:val="both"/>
            </w:pPr>
            <w:r w:rsidRPr="006A153F">
              <w:t>+ LT nêu</w:t>
            </w:r>
            <w:r w:rsidRPr="006A153F">
              <w:rPr>
                <w:b/>
                <w:i/>
              </w:rPr>
              <w:t xml:space="preserve"> </w:t>
            </w:r>
            <w:r w:rsidRPr="006A153F">
              <w:t xml:space="preserve"> ra phép tính để học sinh nêu kết quả tương ứng:</w:t>
            </w:r>
          </w:p>
          <w:p w:rsidR="00DA735B" w:rsidRPr="006A153F" w:rsidRDefault="00DA735B" w:rsidP="007D4F9C">
            <w:pPr>
              <w:spacing w:after="0" w:line="240" w:lineRule="auto"/>
              <w:jc w:val="both"/>
            </w:pPr>
            <w:r w:rsidRPr="006A153F">
              <w:t>7+ 8; 9+6; 6 + 7; 9 +7</w:t>
            </w:r>
          </w:p>
          <w:p w:rsidR="00DA735B" w:rsidRPr="006A153F" w:rsidRDefault="00DA735B" w:rsidP="007D4F9C">
            <w:pPr>
              <w:spacing w:after="0" w:line="240" w:lineRule="auto"/>
              <w:jc w:val="both"/>
            </w:pPr>
            <w:r w:rsidRPr="006A153F">
              <w:t>- Giáo viên nhận xét, tuyên dương.</w:t>
            </w:r>
          </w:p>
          <w:p w:rsidR="00DA735B" w:rsidRPr="006A153F" w:rsidRDefault="00DA735B" w:rsidP="007D4F9C">
            <w:pPr>
              <w:spacing w:after="0" w:line="240" w:lineRule="auto"/>
            </w:pPr>
            <w:r w:rsidRPr="006A153F">
              <w:rPr>
                <w:bCs/>
              </w:rPr>
              <w:t xml:space="preserve">- Giới thiệu bài mới và ghi đầu bài lên bảng: </w:t>
            </w:r>
            <w:r w:rsidRPr="006A153F">
              <w:tab/>
            </w:r>
          </w:p>
          <w:p w:rsidR="00DA735B" w:rsidRPr="006A153F" w:rsidRDefault="00DA735B" w:rsidP="007D4F9C">
            <w:pPr>
              <w:spacing w:after="0" w:line="240" w:lineRule="auto"/>
              <w:rPr>
                <w:b/>
              </w:rPr>
            </w:pPr>
            <w:r w:rsidRPr="006A153F">
              <w:rPr>
                <w:b/>
              </w:rPr>
              <w:t>2. Khám phá (10 phút)</w:t>
            </w:r>
          </w:p>
          <w:p w:rsidR="00DA735B" w:rsidRPr="006A153F" w:rsidRDefault="00DA735B" w:rsidP="007D4F9C">
            <w:pPr>
              <w:spacing w:after="0" w:line="240" w:lineRule="auto"/>
              <w:rPr>
                <w:sz w:val="24"/>
                <w:szCs w:val="24"/>
              </w:rPr>
            </w:pPr>
            <w:r w:rsidRPr="006A153F">
              <w:t>- GV  cho học sinh quan sát tranh và dẫn dắt câu chuyện.</w:t>
            </w:r>
          </w:p>
          <w:p w:rsidR="00DA735B" w:rsidRPr="006A153F" w:rsidRDefault="00DA735B" w:rsidP="007D4F9C">
            <w:pPr>
              <w:spacing w:after="0" w:line="240" w:lineRule="auto"/>
            </w:pPr>
            <w:r w:rsidRPr="006A153F">
              <w:t> Chẳng hạn: “Nhà sóc phải dự trử hạt thông cho mùa đông sắp đến. Nhà sóc có sốc bố, sóc mẹ, sóc anh và sóc em”.</w:t>
            </w:r>
          </w:p>
          <w:p w:rsidR="00DA735B" w:rsidRPr="006A153F" w:rsidRDefault="00DA735B" w:rsidP="007D4F9C">
            <w:pPr>
              <w:spacing w:after="0" w:line="240" w:lineRule="auto"/>
            </w:pPr>
            <w:r w:rsidRPr="006A153F">
              <w:t>- GV cho học sinh đọc lời thoại của các nhân vật.</w:t>
            </w:r>
          </w:p>
          <w:p w:rsidR="00DA735B" w:rsidRPr="00E0773D" w:rsidRDefault="00DA735B" w:rsidP="007D4F9C">
            <w:pPr>
              <w:spacing w:after="0" w:line="240" w:lineRule="auto"/>
              <w:jc w:val="both"/>
            </w:pPr>
            <w:r w:rsidRPr="00E0773D">
              <w:t>a) Giới thiệu phép cộng.</w:t>
            </w:r>
          </w:p>
          <w:p w:rsidR="00DA735B" w:rsidRPr="00E0773D" w:rsidRDefault="00DA735B" w:rsidP="007D4F9C">
            <w:pPr>
              <w:spacing w:after="0" w:line="240" w:lineRule="auto"/>
              <w:jc w:val="both"/>
            </w:pPr>
            <w:r w:rsidRPr="00E0773D">
              <w:t>- GV vừa nêu bài toán, vừa gắn hình biểu diễn số như phần bài học trong SGK.</w:t>
            </w:r>
          </w:p>
          <w:p w:rsidR="00DA735B" w:rsidRPr="006A153F" w:rsidRDefault="00DA735B" w:rsidP="007D4F9C">
            <w:pPr>
              <w:spacing w:after="0" w:line="240" w:lineRule="auto"/>
              <w:jc w:val="both"/>
            </w:pPr>
            <w:r w:rsidRPr="00E0773D">
              <w:t xml:space="preserve">- Bài toán: </w:t>
            </w:r>
            <w:r w:rsidRPr="006A153F">
              <w:t>Bố nhặt 346 hạt thông, mẹ nhặt 229 hạt thông. Hỏi bố và mẹ nhặt được tất cả bao nhiêu hạt thông ?</w:t>
            </w:r>
          </w:p>
          <w:p w:rsidR="00DA735B" w:rsidRPr="006A153F" w:rsidRDefault="00DA735B" w:rsidP="007D4F9C">
            <w:pPr>
              <w:spacing w:after="0" w:line="240" w:lineRule="auto"/>
            </w:pPr>
            <w:r w:rsidRPr="006A153F">
              <w:t>GV hỏi:</w:t>
            </w:r>
          </w:p>
          <w:p w:rsidR="00DA735B" w:rsidRPr="006A153F" w:rsidRDefault="00DA735B" w:rsidP="007D4F9C">
            <w:pPr>
              <w:spacing w:after="0" w:line="240" w:lineRule="auto"/>
            </w:pPr>
            <w:r w:rsidRPr="006A153F">
              <w:t>- Bài toán cho biết gì ?</w:t>
            </w:r>
          </w:p>
          <w:p w:rsidR="00DA735B" w:rsidRPr="006A153F" w:rsidRDefault="00DA735B" w:rsidP="007D4F9C">
            <w:pPr>
              <w:spacing w:after="0" w:line="240" w:lineRule="auto"/>
            </w:pPr>
          </w:p>
          <w:p w:rsidR="00DA735B" w:rsidRPr="006A153F" w:rsidRDefault="00DA735B" w:rsidP="007D4F9C">
            <w:pPr>
              <w:spacing w:after="0" w:line="240" w:lineRule="auto"/>
            </w:pPr>
            <w:r w:rsidRPr="006A153F">
              <w:t>- Bài toán hỏi gì ?</w:t>
            </w:r>
          </w:p>
          <w:p w:rsidR="00DA735B" w:rsidRPr="006A153F" w:rsidRDefault="00DA735B" w:rsidP="007D4F9C">
            <w:pPr>
              <w:spacing w:after="0" w:line="240" w:lineRule="auto"/>
            </w:pPr>
          </w:p>
          <w:p w:rsidR="00DA735B" w:rsidRPr="006A153F" w:rsidRDefault="00DA735B" w:rsidP="007D4F9C">
            <w:pPr>
              <w:spacing w:after="0" w:line="240" w:lineRule="auto"/>
            </w:pPr>
            <w:r w:rsidRPr="006A153F">
              <w:t>- Muốn biết bố và mẹ nhặt được tất cả bao nhiêu hạt thông em hãy nêu phép tính ?</w:t>
            </w:r>
          </w:p>
          <w:p w:rsidR="00DA735B" w:rsidRPr="006A153F" w:rsidRDefault="00DA735B" w:rsidP="007D4F9C">
            <w:pPr>
              <w:spacing w:after="0" w:line="240" w:lineRule="auto"/>
              <w:jc w:val="both"/>
            </w:pPr>
            <w:r w:rsidRPr="006A153F">
              <w:t>- Để tìm tất cả có bao nhiêu hình vuông, chúng ta gộp số 326 hạt thông của bố  với 253 hạt thông của mẹ lại để tìm tổng 326 + 253.</w:t>
            </w:r>
          </w:p>
          <w:p w:rsidR="00DA735B" w:rsidRPr="006A153F" w:rsidRDefault="00DA735B" w:rsidP="007D4F9C">
            <w:pPr>
              <w:spacing w:after="0" w:line="240" w:lineRule="auto"/>
              <w:jc w:val="both"/>
            </w:pPr>
            <w:r w:rsidRPr="006A153F">
              <w:t>b) Đi tìm kết quả.</w:t>
            </w:r>
          </w:p>
          <w:p w:rsidR="00DA735B" w:rsidRPr="006A153F" w:rsidRDefault="00DA735B" w:rsidP="007D4F9C">
            <w:pPr>
              <w:spacing w:after="0" w:line="240" w:lineRule="auto"/>
              <w:jc w:val="both"/>
            </w:pPr>
            <w:r w:rsidRPr="006A153F">
              <w:t>- Yêu cầu HS quan sát hình biểu diễn phép cộng và hỏi:</w:t>
            </w:r>
          </w:p>
          <w:p w:rsidR="00DA735B" w:rsidRPr="006A153F" w:rsidRDefault="00DA735B" w:rsidP="007D4F9C">
            <w:pPr>
              <w:spacing w:after="0" w:line="240" w:lineRule="auto"/>
              <w:jc w:val="both"/>
            </w:pPr>
            <w:r w:rsidRPr="006A153F">
              <w:t>- Tổng 346 và 229 có tất cả mấy trăm, mấy chục và mấy hình vuông?</w:t>
            </w:r>
          </w:p>
          <w:p w:rsidR="00DA735B" w:rsidRPr="006A153F" w:rsidRDefault="00DA735B" w:rsidP="007D4F9C">
            <w:pPr>
              <w:spacing w:after="0" w:line="240" w:lineRule="auto"/>
              <w:jc w:val="both"/>
            </w:pPr>
            <w:r w:rsidRPr="006A153F">
              <w:t>- Gộp 5 trăm, 7 chục, 5 hình vuông lại thì có tất cả bao nhiêu hình vuông?</w:t>
            </w:r>
          </w:p>
          <w:p w:rsidR="00DA735B" w:rsidRPr="006A153F" w:rsidRDefault="00DA735B" w:rsidP="007D4F9C">
            <w:pPr>
              <w:spacing w:after="0" w:line="240" w:lineRule="auto"/>
              <w:jc w:val="both"/>
            </w:pPr>
            <w:r w:rsidRPr="006A153F">
              <w:t>- Vậy 346 cộng 229 bằng bao nhiêu?</w:t>
            </w:r>
          </w:p>
          <w:p w:rsidR="00DA735B" w:rsidRPr="006A153F" w:rsidRDefault="00DA735B" w:rsidP="007D4F9C">
            <w:pPr>
              <w:spacing w:after="0" w:line="240" w:lineRule="auto"/>
              <w:jc w:val="both"/>
            </w:pPr>
            <w:r w:rsidRPr="006A153F">
              <w:t>c) Đặt tính và thực hiện.</w:t>
            </w:r>
          </w:p>
          <w:p w:rsidR="00DA735B" w:rsidRPr="006A153F" w:rsidRDefault="00DA735B" w:rsidP="007D4F9C">
            <w:pPr>
              <w:spacing w:after="0" w:line="240" w:lineRule="auto"/>
              <w:jc w:val="both"/>
            </w:pPr>
            <w:r w:rsidRPr="006A153F">
              <w:t>- Nêu yêu cầu: Dựa vào cách đặt tính cộng các số có 2 chữ số, hãy suy nghĩ và tìm cách đặt tính cộng 346, 229.</w:t>
            </w:r>
          </w:p>
          <w:p w:rsidR="00DA735B" w:rsidRPr="006A153F" w:rsidRDefault="00DA735B" w:rsidP="007D4F9C">
            <w:pPr>
              <w:spacing w:after="0" w:line="240" w:lineRule="auto"/>
              <w:jc w:val="both"/>
            </w:pPr>
            <w:r w:rsidRPr="006A153F">
              <w:t>- Nếu HS đặt tính đúng, GV cho HS nêu lại cách tính của mình, sau đó cho một số em khác nhắc lại. Nếu HS đặt tính chưa đúng, GV nêu cách đặt tính cho HS cả lớp cùng theo dõi.</w:t>
            </w:r>
          </w:p>
          <w:p w:rsidR="00DA735B" w:rsidRPr="006A153F" w:rsidRDefault="00DA735B" w:rsidP="007D4F9C">
            <w:pPr>
              <w:tabs>
                <w:tab w:val="left" w:pos="8280"/>
              </w:tabs>
              <w:spacing w:after="0" w:line="240" w:lineRule="auto"/>
              <w:ind w:right="65"/>
              <w:jc w:val="both"/>
            </w:pPr>
            <w:r w:rsidRPr="006A153F">
              <w:t xml:space="preserve">                       Trăm  Chục   đơn vị </w:t>
            </w:r>
          </w:p>
          <w:p w:rsidR="00DA735B" w:rsidRPr="00E0773D" w:rsidRDefault="00DA735B" w:rsidP="007D4F9C">
            <w:pPr>
              <w:tabs>
                <w:tab w:val="left" w:pos="8280"/>
              </w:tabs>
              <w:spacing w:after="0" w:line="240" w:lineRule="auto"/>
              <w:ind w:right="65"/>
              <w:jc w:val="both"/>
              <w:rPr>
                <w:lang w:val="vi-VN"/>
              </w:rPr>
            </w:pPr>
            <w:r w:rsidRPr="006A153F">
              <w:t xml:space="preserve">                              3      4          6</w:t>
            </w:r>
          </w:p>
          <w:p w:rsidR="00DA735B" w:rsidRPr="006A153F" w:rsidRDefault="00DA735B" w:rsidP="007D4F9C">
            <w:pPr>
              <w:tabs>
                <w:tab w:val="left" w:pos="2895"/>
              </w:tabs>
              <w:spacing w:after="0" w:line="240" w:lineRule="auto"/>
              <w:ind w:right="65"/>
              <w:jc w:val="both"/>
              <w:rPr>
                <w:u w:val="single"/>
              </w:rPr>
            </w:pPr>
            <w:r w:rsidRPr="006A153F">
              <w:t xml:space="preserve">                           </w:t>
            </w:r>
            <w:r w:rsidRPr="006A153F">
              <w:rPr>
                <w:vertAlign w:val="superscript"/>
              </w:rPr>
              <w:t>+</w:t>
            </w:r>
            <w:r w:rsidRPr="006A153F">
              <w:t xml:space="preserve">  </w:t>
            </w:r>
            <w:r w:rsidRPr="006A153F">
              <w:rPr>
                <w:u w:val="single"/>
              </w:rPr>
              <w:t xml:space="preserve">2      2          9 </w:t>
            </w:r>
          </w:p>
          <w:p w:rsidR="00DA735B" w:rsidRPr="006A153F" w:rsidRDefault="00DA735B" w:rsidP="007D4F9C">
            <w:pPr>
              <w:tabs>
                <w:tab w:val="left" w:pos="8280"/>
              </w:tabs>
              <w:spacing w:after="0" w:line="240" w:lineRule="auto"/>
              <w:ind w:right="65"/>
              <w:jc w:val="both"/>
            </w:pPr>
            <w:r w:rsidRPr="006A153F">
              <w:t xml:space="preserve">                              5      7          5</w:t>
            </w:r>
          </w:p>
          <w:p w:rsidR="00DA735B" w:rsidRPr="006A153F" w:rsidRDefault="00DA735B" w:rsidP="007D4F9C">
            <w:pPr>
              <w:tabs>
                <w:tab w:val="left" w:pos="8280"/>
              </w:tabs>
              <w:spacing w:after="0" w:line="240" w:lineRule="auto"/>
              <w:ind w:right="65"/>
              <w:jc w:val="both"/>
            </w:pPr>
            <w:r w:rsidRPr="006A153F">
              <w:t>- Yêu cầu học sinh nêu lại cách tính.</w:t>
            </w:r>
          </w:p>
          <w:p w:rsidR="00DA735B" w:rsidRPr="006A153F" w:rsidRDefault="00DA735B" w:rsidP="007D4F9C">
            <w:pPr>
              <w:spacing w:after="0" w:line="240" w:lineRule="auto"/>
              <w:jc w:val="both"/>
            </w:pPr>
            <w:r w:rsidRPr="006A153F">
              <w:t>* Đặt tính.</w:t>
            </w:r>
          </w:p>
          <w:p w:rsidR="00DA735B" w:rsidRPr="006A153F" w:rsidRDefault="00DA735B" w:rsidP="007D4F9C">
            <w:pPr>
              <w:tabs>
                <w:tab w:val="left" w:pos="8280"/>
              </w:tabs>
              <w:spacing w:after="0" w:line="240" w:lineRule="auto"/>
              <w:ind w:right="65"/>
              <w:jc w:val="both"/>
              <w:rPr>
                <w:b/>
              </w:rPr>
            </w:pPr>
            <w:r w:rsidRPr="006A153F">
              <w:t>- Viết số thứ nhất (346), sau đó xuống dòng viết tiếp số thứ hai (229) sao cho chữ số hàng trăm thẳng cột với chữ số hàng trăm, chữ số hàng chục thẳng cột với chữ số hàng chục, chữ hàng đơn vị thẳng cột với chữ số hàng đơn vị. Viết dấu cộng vào giữa 2 dòng kẻ, kẻ vạch ngang dưới 2 số. (vừa nêu cách đặt tính, vừa viết phép tính).</w:t>
            </w:r>
            <w:r w:rsidRPr="006A153F">
              <w:rPr>
                <w:b/>
              </w:rPr>
              <w:t xml:space="preserve"> </w:t>
            </w:r>
          </w:p>
          <w:p w:rsidR="00DA735B" w:rsidRPr="006A153F" w:rsidRDefault="00DA735B" w:rsidP="007D4F9C">
            <w:pPr>
              <w:tabs>
                <w:tab w:val="left" w:pos="8280"/>
              </w:tabs>
              <w:spacing w:after="0" w:line="240" w:lineRule="auto"/>
              <w:ind w:right="65"/>
              <w:jc w:val="both"/>
            </w:pPr>
            <w:r w:rsidRPr="006A153F">
              <w:t>- Hướng dẫn học sinh cách đặt tính:</w:t>
            </w:r>
          </w:p>
          <w:p w:rsidR="00DA735B" w:rsidRPr="006A153F" w:rsidRDefault="00DA735B" w:rsidP="007D4F9C">
            <w:pPr>
              <w:tabs>
                <w:tab w:val="left" w:pos="8280"/>
              </w:tabs>
              <w:spacing w:after="0" w:line="240" w:lineRule="auto"/>
              <w:ind w:left="1735" w:right="65"/>
              <w:jc w:val="both"/>
            </w:pPr>
            <w:r w:rsidRPr="006A153F">
              <w:t xml:space="preserve">346          </w:t>
            </w:r>
          </w:p>
          <w:p w:rsidR="00DA735B" w:rsidRPr="006A153F" w:rsidRDefault="00DA735B" w:rsidP="007D4F9C">
            <w:pPr>
              <w:tabs>
                <w:tab w:val="left" w:pos="8280"/>
              </w:tabs>
              <w:spacing w:after="0" w:line="240" w:lineRule="auto"/>
              <w:ind w:left="1593" w:right="65"/>
              <w:jc w:val="both"/>
            </w:pPr>
            <w:r>
              <w:rPr>
                <w:noProof/>
              </w:rPr>
              <w:pict>
                <v:line id="Straight Connector 1" o:spid="_x0000_s1026" style="position:absolute;left:0;text-align:left;z-index:251654144;visibility:visible" from="78.5pt,14.3pt" to="10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"/>
              </w:pict>
            </w:r>
            <w:r w:rsidRPr="006A153F">
              <w:rPr>
                <w:vertAlign w:val="superscript"/>
              </w:rPr>
              <w:t xml:space="preserve">+ </w:t>
            </w:r>
            <w:r w:rsidRPr="006A153F">
              <w:t>229</w:t>
            </w:r>
          </w:p>
          <w:p w:rsidR="00DA735B" w:rsidRPr="006A153F" w:rsidRDefault="00DA735B" w:rsidP="007D4F9C">
            <w:pPr>
              <w:tabs>
                <w:tab w:val="left" w:pos="8280"/>
              </w:tabs>
              <w:spacing w:after="0" w:line="240" w:lineRule="auto"/>
              <w:ind w:left="1735" w:right="65"/>
              <w:jc w:val="both"/>
            </w:pPr>
            <w:r w:rsidRPr="006A153F">
              <w:t>575</w:t>
            </w:r>
          </w:p>
          <w:p w:rsidR="00DA735B" w:rsidRPr="006A153F" w:rsidRDefault="00DA735B" w:rsidP="007D4F9C">
            <w:pPr>
              <w:spacing w:after="0" w:line="240" w:lineRule="auto"/>
              <w:jc w:val="both"/>
              <w:rPr>
                <w:i/>
              </w:rPr>
            </w:pPr>
            <w:r w:rsidRPr="006A153F">
              <w:rPr>
                <w:i/>
              </w:rPr>
              <w:t>“Viết số 346 ở dòng trên, viết số 2 ở dòng dưới sao cho số 2 thẳng cột với số 3 ở hàng trăm,viết 2 thẳng với số 4, viết số 9 ở hàng dưới thẳng với số 6 viết dấu + ở giữa hai số về phía bên trái, viết dấu gạch ngang thay cho dấu =”</w:t>
            </w:r>
          </w:p>
          <w:p w:rsidR="00DA735B" w:rsidRPr="006A153F" w:rsidRDefault="00DA735B" w:rsidP="007D4F9C">
            <w:pPr>
              <w:spacing w:after="0" w:line="240" w:lineRule="auto"/>
              <w:jc w:val="both"/>
              <w:rPr>
                <w:i/>
              </w:rPr>
            </w:pPr>
            <w:r w:rsidRPr="006A153F">
              <w:rPr>
                <w:i/>
              </w:rPr>
              <w:t>- YCHS nêu cách tính</w:t>
            </w:r>
          </w:p>
          <w:p w:rsidR="00DA735B" w:rsidRPr="006A153F" w:rsidRDefault="00DA735B" w:rsidP="007D4F9C">
            <w:pPr>
              <w:spacing w:after="0" w:line="240" w:lineRule="auto"/>
              <w:jc w:val="both"/>
              <w:rPr>
                <w:i/>
              </w:rPr>
            </w:pPr>
          </w:p>
          <w:p w:rsidR="00DA735B" w:rsidRPr="006A153F" w:rsidRDefault="00DA735B" w:rsidP="007D4F9C">
            <w:pPr>
              <w:spacing w:after="0" w:line="240" w:lineRule="auto"/>
              <w:jc w:val="both"/>
              <w:rPr>
                <w:i/>
              </w:rPr>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Yêu cầu học sinh nhắc lại cách đặt tính. Sau đó thực hiện phép tính</w:t>
            </w:r>
          </w:p>
          <w:p w:rsidR="00DA735B" w:rsidRPr="006A153F" w:rsidRDefault="00DA735B" w:rsidP="007D4F9C">
            <w:pPr>
              <w:spacing w:after="0" w:line="240" w:lineRule="auto"/>
              <w:jc w:val="both"/>
            </w:pPr>
            <w:r w:rsidRPr="006A153F">
              <w:t>H: Vậy bố mẹ nhặt được bao nhiêu hạt thông ?</w:t>
            </w:r>
          </w:p>
          <w:p w:rsidR="00DA735B" w:rsidRPr="006A153F" w:rsidRDefault="00DA735B" w:rsidP="007D4F9C">
            <w:pPr>
              <w:spacing w:after="0" w:line="240" w:lineRule="auto"/>
              <w:jc w:val="both"/>
              <w:rPr>
                <w:b/>
              </w:rPr>
            </w:pPr>
            <w:r w:rsidRPr="006A153F">
              <w:rPr>
                <w:b/>
              </w:rPr>
              <w:t>3. Hoạt động (15 phút)</w:t>
            </w:r>
          </w:p>
          <w:p w:rsidR="00DA735B" w:rsidRPr="00E0773D" w:rsidRDefault="00DA735B" w:rsidP="007D4F9C">
            <w:pPr>
              <w:spacing w:after="0" w:line="240" w:lineRule="auto"/>
              <w:jc w:val="both"/>
              <w:rPr>
                <w:b/>
                <w:lang w:val="vi-VN"/>
              </w:rPr>
            </w:pPr>
            <w:r w:rsidRPr="006A153F">
              <w:rPr>
                <w:b/>
              </w:rPr>
              <w:t>* Bài 1: Tính</w:t>
            </w:r>
          </w:p>
          <w:p w:rsidR="00DA735B" w:rsidRPr="006A153F" w:rsidRDefault="00DA735B" w:rsidP="007D4F9C">
            <w:pPr>
              <w:spacing w:after="0" w:line="240" w:lineRule="auto"/>
              <w:jc w:val="both"/>
            </w:pPr>
            <w:r w:rsidRPr="006A153F">
              <w:t>- Gọi HS đọc yêu cầu bài 1</w:t>
            </w:r>
          </w:p>
          <w:p w:rsidR="00DA735B" w:rsidRPr="006A153F" w:rsidRDefault="00DA735B" w:rsidP="007D4F9C">
            <w:pPr>
              <w:spacing w:after="0" w:line="240" w:lineRule="auto"/>
              <w:jc w:val="both"/>
            </w:pPr>
            <w:r w:rsidRPr="006A153F">
              <w:t>- GV nêu yêu cầu của bài.</w:t>
            </w:r>
          </w:p>
          <w:p w:rsidR="00DA735B" w:rsidRPr="006A153F" w:rsidRDefault="00DA735B" w:rsidP="007D4F9C">
            <w:pPr>
              <w:spacing w:after="0" w:line="240" w:lineRule="auto"/>
              <w:jc w:val="both"/>
            </w:pPr>
            <w:r w:rsidRPr="006A153F">
              <w:t>- Bài tập yêu cầu các em làm gì ?</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Yêu cầu HS lên bảng chia sẻ kết quả.</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Nhận xét bài làm từng em.</w:t>
            </w:r>
          </w:p>
          <w:p w:rsidR="00DA735B" w:rsidRPr="006A153F" w:rsidRDefault="00DA735B" w:rsidP="007D4F9C">
            <w:pPr>
              <w:spacing w:after="0" w:line="240" w:lineRule="auto"/>
              <w:jc w:val="both"/>
              <w:rPr>
                <w:b/>
              </w:rPr>
            </w:pPr>
            <w:r w:rsidRPr="006A153F">
              <w:rPr>
                <w:b/>
              </w:rPr>
              <w:t>* Bài 2:  Đặt tính rồi tính.</w:t>
            </w:r>
          </w:p>
          <w:p w:rsidR="00DA735B" w:rsidRPr="006A153F" w:rsidRDefault="00DA735B" w:rsidP="007D4F9C">
            <w:pPr>
              <w:spacing w:after="0" w:line="240" w:lineRule="auto"/>
            </w:pPr>
            <w:r w:rsidRPr="006A153F">
              <w:t>- Gọi HS đọc yêu cầu bài 2</w:t>
            </w:r>
          </w:p>
          <w:p w:rsidR="00DA735B" w:rsidRPr="006A153F" w:rsidRDefault="00DA735B" w:rsidP="007D4F9C">
            <w:pPr>
              <w:spacing w:after="0" w:line="240" w:lineRule="auto"/>
            </w:pPr>
            <w:r w:rsidRPr="006A153F">
              <w:t>- Bài tập yêu cầu chúng ta làm gì?</w:t>
            </w:r>
          </w:p>
          <w:p w:rsidR="00DA735B" w:rsidRPr="006A153F" w:rsidRDefault="00DA735B" w:rsidP="007D4F9C">
            <w:pPr>
              <w:spacing w:after="0" w:line="240" w:lineRule="auto"/>
            </w:pPr>
            <w:r w:rsidRPr="006A153F">
              <w:t>- 1 HS nêu cách đặt tính.</w:t>
            </w:r>
          </w:p>
          <w:p w:rsidR="00DA735B" w:rsidRPr="006A153F" w:rsidRDefault="00DA735B" w:rsidP="007D4F9C">
            <w:pPr>
              <w:spacing w:after="0" w:line="240" w:lineRule="auto"/>
            </w:pPr>
            <w:r w:rsidRPr="006A153F">
              <w:t>- 1 HS nêu cách thực hiện phép tính.</w:t>
            </w:r>
          </w:p>
          <w:p w:rsidR="00DA735B" w:rsidRPr="006A153F" w:rsidRDefault="00DA735B" w:rsidP="007D4F9C">
            <w:pPr>
              <w:spacing w:after="0" w:line="240" w:lineRule="auto"/>
            </w:pPr>
            <w:r w:rsidRPr="006A153F">
              <w:t>- Yêu cầu HS làm bài vào vở</w:t>
            </w:r>
          </w:p>
          <w:p w:rsidR="00DA735B" w:rsidRPr="006A153F" w:rsidRDefault="00DA735B" w:rsidP="007D4F9C">
            <w:pPr>
              <w:spacing w:after="0" w:line="240" w:lineRule="auto"/>
              <w:jc w:val="both"/>
            </w:pPr>
            <w:r w:rsidRPr="006A153F">
              <w:t>- Yêu cầu đổi vở kiểm tra chéo</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 Giáo viên chấm nhận xét, tuyên dương.</w:t>
            </w:r>
          </w:p>
          <w:p w:rsidR="00DA735B" w:rsidRPr="006A153F" w:rsidRDefault="00DA735B" w:rsidP="007D4F9C">
            <w:pPr>
              <w:spacing w:after="0" w:line="240" w:lineRule="auto"/>
              <w:rPr>
                <w:b/>
              </w:rPr>
            </w:pPr>
          </w:p>
          <w:p w:rsidR="00DA735B" w:rsidRPr="006A153F" w:rsidRDefault="00DA735B" w:rsidP="007D4F9C">
            <w:pPr>
              <w:spacing w:after="0" w:line="240" w:lineRule="auto"/>
              <w:jc w:val="both"/>
              <w:rPr>
                <w:b/>
              </w:rPr>
            </w:pPr>
            <w:r w:rsidRPr="006A153F">
              <w:rPr>
                <w:b/>
              </w:rPr>
              <w:t xml:space="preserve">* Bài 3: </w:t>
            </w:r>
          </w:p>
          <w:p w:rsidR="00DA735B" w:rsidRPr="006A153F" w:rsidRDefault="00DA735B" w:rsidP="007D4F9C">
            <w:pPr>
              <w:spacing w:after="0" w:line="240" w:lineRule="auto"/>
              <w:jc w:val="both"/>
            </w:pPr>
            <w:r w:rsidRPr="006A153F">
              <w:t>- Gọi HS đọc yêu cầu bài 3</w:t>
            </w:r>
          </w:p>
          <w:p w:rsidR="00DA735B" w:rsidRPr="006A153F" w:rsidRDefault="00DA735B" w:rsidP="007D4F9C">
            <w:pPr>
              <w:spacing w:after="0" w:line="240" w:lineRule="auto"/>
              <w:jc w:val="both"/>
            </w:pPr>
            <w:r w:rsidRPr="006A153F">
              <w:t>- GV nêu yêu cầu của bài.</w:t>
            </w:r>
          </w:p>
          <w:p w:rsidR="00DA735B" w:rsidRPr="006A153F" w:rsidRDefault="00DA735B" w:rsidP="007D4F9C">
            <w:pPr>
              <w:spacing w:after="0" w:line="240" w:lineRule="auto"/>
              <w:jc w:val="both"/>
            </w:pPr>
            <w:r w:rsidRPr="006A153F">
              <w:t>+ Bài toán cho biết gì?</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Bài toán hỏi gì?</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Để tính được  rô bốt vẽ tất cả bao nhiêu chấm màu em hãy nêu phép tính ?</w:t>
            </w:r>
          </w:p>
          <w:p w:rsidR="00DA735B" w:rsidRPr="006A153F" w:rsidRDefault="00DA735B" w:rsidP="007D4F9C">
            <w:pPr>
              <w:spacing w:after="0" w:line="240" w:lineRule="auto"/>
              <w:jc w:val="both"/>
            </w:pPr>
            <w:r w:rsidRPr="006A153F">
              <w:t>- Yêu cầu 1 HS lên bảng giải.</w:t>
            </w:r>
          </w:p>
          <w:p w:rsidR="00DA735B" w:rsidRPr="006A153F" w:rsidRDefault="00DA735B" w:rsidP="007D4F9C">
            <w:pPr>
              <w:pStyle w:val="Footer"/>
              <w:tabs>
                <w:tab w:val="clear" w:pos="4320"/>
                <w:tab w:val="clear" w:pos="8640"/>
              </w:tabs>
              <w:jc w:val="both"/>
            </w:pPr>
            <w:r w:rsidRPr="006A153F">
              <w:t>- Yêu cầu 1 em lên bảng chia sẻ kết quả.</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tabs>
                <w:tab w:val="left" w:pos="1380"/>
              </w:tabs>
              <w:spacing w:after="0" w:line="240" w:lineRule="auto"/>
            </w:pPr>
          </w:p>
          <w:p w:rsidR="00DA735B" w:rsidRPr="006A153F" w:rsidRDefault="00DA735B" w:rsidP="007D4F9C">
            <w:pPr>
              <w:tabs>
                <w:tab w:val="left" w:pos="1380"/>
              </w:tabs>
              <w:spacing w:after="0" w:line="240" w:lineRule="auto"/>
            </w:pPr>
          </w:p>
          <w:p w:rsidR="00DA735B" w:rsidRPr="006A153F" w:rsidRDefault="00DA735B" w:rsidP="007D4F9C">
            <w:pPr>
              <w:tabs>
                <w:tab w:val="left" w:pos="1380"/>
              </w:tabs>
              <w:spacing w:after="0" w:line="240" w:lineRule="auto"/>
            </w:pPr>
            <w:r w:rsidRPr="006A153F">
              <w:t>- Nhận xét, tuyên dương</w:t>
            </w:r>
          </w:p>
          <w:p w:rsidR="00DA735B" w:rsidRPr="003A5478" w:rsidRDefault="00DA735B" w:rsidP="007D4F9C">
            <w:pPr>
              <w:spacing w:after="0" w:line="240" w:lineRule="auto"/>
              <w:jc w:val="both"/>
              <w:rPr>
                <w:b/>
                <w:bCs/>
                <w:szCs w:val="28"/>
                <w:lang w:val="vi-VN"/>
              </w:rPr>
            </w:pPr>
            <w:r w:rsidRPr="003A5478">
              <w:rPr>
                <w:b/>
                <w:bCs/>
                <w:szCs w:val="28"/>
                <w:lang w:val="vi-VN"/>
              </w:rPr>
              <w:t>*Củng cố, dặn dò: (5 phút)</w:t>
            </w:r>
          </w:p>
          <w:p w:rsidR="00DA735B" w:rsidRPr="006A153F" w:rsidRDefault="00DA735B" w:rsidP="007D4F9C">
            <w:pPr>
              <w:tabs>
                <w:tab w:val="left" w:pos="3630"/>
              </w:tabs>
              <w:spacing w:after="0" w:line="240" w:lineRule="auto"/>
              <w:jc w:val="both"/>
              <w:rPr>
                <w:lang w:val="vi-VN"/>
              </w:rPr>
            </w:pPr>
            <w:r w:rsidRPr="006A153F">
              <w:rPr>
                <w:lang w:val="vi-VN"/>
              </w:rPr>
              <w:t>- Bài học hôm nay, em biết về điều gì?</w:t>
            </w:r>
          </w:p>
          <w:p w:rsidR="00DA735B" w:rsidRPr="006A153F" w:rsidRDefault="00DA735B" w:rsidP="007D4F9C">
            <w:pPr>
              <w:spacing w:after="0" w:line="240" w:lineRule="auto"/>
              <w:jc w:val="both"/>
              <w:rPr>
                <w:lang w:val="vi-VN"/>
              </w:rPr>
            </w:pPr>
            <w:r w:rsidRPr="006A153F">
              <w:rPr>
                <w:lang w:val="vi-VN"/>
              </w:rPr>
              <w:t>- Nêu các bước cộng (có nhớ) số có ba chữ số cho số có ba chữ số.</w:t>
            </w:r>
          </w:p>
          <w:p w:rsidR="00DA735B" w:rsidRPr="005B6267" w:rsidRDefault="00DA735B" w:rsidP="007D4F9C">
            <w:pPr>
              <w:spacing w:after="0" w:line="240" w:lineRule="auto"/>
              <w:jc w:val="both"/>
              <w:rPr>
                <w:szCs w:val="28"/>
                <w:lang w:val="vi-VN"/>
              </w:rPr>
            </w:pPr>
            <w:r w:rsidRPr="00E0773D">
              <w:t>- Nhận xét giờ học.</w:t>
            </w:r>
          </w:p>
        </w:tc>
        <w:tc>
          <w:tcPr>
            <w:tcW w:w="4819" w:type="dxa"/>
          </w:tcPr>
          <w:p w:rsidR="00DA735B" w:rsidRPr="00E0773D" w:rsidRDefault="00DA735B" w:rsidP="007D4F9C">
            <w:pPr>
              <w:spacing w:after="0" w:line="240" w:lineRule="auto"/>
            </w:pPr>
          </w:p>
          <w:p w:rsidR="00DA735B" w:rsidRPr="00E0773D" w:rsidRDefault="00DA735B" w:rsidP="007D4F9C">
            <w:pPr>
              <w:spacing w:after="0" w:line="240" w:lineRule="auto"/>
              <w:rPr>
                <w:color w:val="000000"/>
                <w:lang w:eastAsia="vi-VN"/>
              </w:rPr>
            </w:pPr>
            <w:r w:rsidRPr="00E0773D">
              <w:rPr>
                <w:color w:val="000000"/>
                <w:lang w:eastAsia="vi-VN"/>
              </w:rPr>
              <w:t>- Cả lớp cùng tham gia trò chơi.</w:t>
            </w:r>
          </w:p>
          <w:p w:rsidR="00DA735B" w:rsidRPr="00E0773D" w:rsidRDefault="00DA735B" w:rsidP="007D4F9C">
            <w:pPr>
              <w:spacing w:after="0" w:line="240" w:lineRule="auto"/>
              <w:rPr>
                <w:lang w:eastAsia="vi-VN"/>
              </w:rPr>
            </w:pPr>
          </w:p>
          <w:p w:rsidR="00DA735B" w:rsidRPr="00E0773D" w:rsidRDefault="00DA735B" w:rsidP="007D4F9C">
            <w:pPr>
              <w:spacing w:after="0" w:line="240" w:lineRule="auto"/>
              <w:rPr>
                <w:lang w:eastAsia="vi-VN"/>
              </w:rPr>
            </w:pPr>
          </w:p>
          <w:p w:rsidR="00DA735B" w:rsidRPr="00E0773D" w:rsidRDefault="00DA735B" w:rsidP="007D4F9C">
            <w:pPr>
              <w:spacing w:after="0" w:line="240" w:lineRule="auto"/>
              <w:rPr>
                <w:lang w:eastAsia="vi-VN"/>
              </w:rPr>
            </w:pPr>
            <w:r w:rsidRPr="00E0773D">
              <w:rPr>
                <w:lang w:eastAsia="vi-VN"/>
              </w:rPr>
              <w:t>- HS nhận xét (Đúng hoặc sai).</w:t>
            </w:r>
          </w:p>
          <w:p w:rsidR="00DA735B" w:rsidRPr="00E0773D" w:rsidRDefault="00DA735B" w:rsidP="007D4F9C">
            <w:pPr>
              <w:spacing w:after="0" w:line="240" w:lineRule="auto"/>
            </w:pPr>
          </w:p>
          <w:p w:rsidR="00DA735B" w:rsidRPr="00E0773D" w:rsidRDefault="00DA735B" w:rsidP="007D4F9C">
            <w:pPr>
              <w:spacing w:after="0" w:line="240" w:lineRule="auto"/>
            </w:pPr>
            <w:r w:rsidRPr="00E0773D">
              <w:t>- Viết bài vào vở</w:t>
            </w:r>
          </w:p>
          <w:p w:rsidR="00DA735B" w:rsidRPr="00E0773D" w:rsidRDefault="00DA735B" w:rsidP="007D4F9C">
            <w:pPr>
              <w:spacing w:after="0" w:line="240" w:lineRule="auto"/>
            </w:pPr>
          </w:p>
          <w:p w:rsidR="00DA735B" w:rsidRPr="00E0773D" w:rsidRDefault="00DA735B" w:rsidP="007D4F9C">
            <w:pPr>
              <w:spacing w:after="0" w:line="240" w:lineRule="auto"/>
            </w:pPr>
          </w:p>
          <w:p w:rsidR="00DA735B" w:rsidRPr="006A153F" w:rsidRDefault="00DA735B" w:rsidP="007D4F9C">
            <w:pPr>
              <w:spacing w:after="0" w:line="240" w:lineRule="auto"/>
              <w:jc w:val="both"/>
            </w:pPr>
            <w:r w:rsidRPr="006A153F">
              <w:t>- Quan sát tranh, lắng nghe</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HS đọc lời thoại của các nhân vật</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Theo dõi và tìm hiểu bài toán.</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HS phân tích bài toán.</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Bố nhặt 346 hạt thông, mẹ nhặt 229 hạt thông.</w:t>
            </w:r>
          </w:p>
          <w:p w:rsidR="00DA735B" w:rsidRPr="006A153F" w:rsidRDefault="00DA735B" w:rsidP="007D4F9C">
            <w:pPr>
              <w:spacing w:after="0" w:line="240" w:lineRule="auto"/>
              <w:jc w:val="both"/>
            </w:pPr>
            <w:r w:rsidRPr="006A153F">
              <w:t xml:space="preserve">- Bố và mẹ nhặt được tất cả bao nhiêu </w:t>
            </w:r>
          </w:p>
          <w:p w:rsidR="00DA735B" w:rsidRPr="006A153F" w:rsidRDefault="00DA735B" w:rsidP="007D4F9C">
            <w:pPr>
              <w:spacing w:after="0" w:line="240" w:lineRule="auto"/>
              <w:jc w:val="both"/>
            </w:pPr>
            <w:r w:rsidRPr="006A153F">
              <w:t>hạt thông ?</w:t>
            </w:r>
          </w:p>
          <w:p w:rsidR="00DA735B" w:rsidRPr="006A153F" w:rsidRDefault="00DA735B" w:rsidP="007D4F9C">
            <w:pPr>
              <w:spacing w:after="0" w:line="240" w:lineRule="auto"/>
              <w:jc w:val="both"/>
            </w:pPr>
            <w:r w:rsidRPr="006A153F">
              <w:t>- Ta thực hiện phép cộng 346 + 229.</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Có tất cả 5 trăm, 7 chục và 5 hình vuông.</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Có tất cả 575 hình vuông.</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- 346 + 229 = 575.</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- 2 HS lên bảng lớp đặt tính. Cả lớp làm bài ra giấy nháp.</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Theo dõi GV hướng dẫn và đặt tính theo.</w:t>
            </w:r>
          </w:p>
          <w:p w:rsidR="00DA735B" w:rsidRPr="006A153F" w:rsidRDefault="00DA735B" w:rsidP="007D4F9C">
            <w:pPr>
              <w:spacing w:after="0" w:line="240" w:lineRule="auto"/>
              <w:ind w:left="720"/>
              <w:jc w:val="both"/>
            </w:pPr>
            <w:r w:rsidRPr="006A153F">
              <w:t xml:space="preserve">  346</w:t>
            </w:r>
          </w:p>
          <w:p w:rsidR="00DA735B" w:rsidRPr="006A153F" w:rsidRDefault="00DA735B" w:rsidP="007D4F9C">
            <w:pPr>
              <w:spacing w:after="0" w:line="240" w:lineRule="auto"/>
              <w:jc w:val="both"/>
            </w:pPr>
            <w:r w:rsidRPr="006A153F">
              <w:tab/>
              <w:t>+</w:t>
            </w:r>
            <w:r w:rsidRPr="006A153F">
              <w:rPr>
                <w:u w:val="single"/>
              </w:rPr>
              <w:t>229</w:t>
            </w:r>
            <w:r w:rsidRPr="006A153F">
              <w:t xml:space="preserve"> </w:t>
            </w:r>
          </w:p>
          <w:p w:rsidR="00DA735B" w:rsidRPr="006A153F" w:rsidRDefault="00DA735B" w:rsidP="007D4F9C">
            <w:pPr>
              <w:spacing w:after="0" w:line="240" w:lineRule="auto"/>
              <w:jc w:val="both"/>
            </w:pPr>
            <w:r w:rsidRPr="006A153F">
              <w:t>- HS nêu</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- 2 HS lên bảng làm bài. HS cả lớp làm bài ra giấy nháp.</w:t>
            </w:r>
          </w:p>
          <w:p w:rsidR="00DA735B" w:rsidRPr="006A153F" w:rsidRDefault="00DA735B" w:rsidP="007D4F9C">
            <w:pPr>
              <w:spacing w:after="0" w:line="240" w:lineRule="auto"/>
              <w:ind w:left="360"/>
              <w:jc w:val="both"/>
            </w:pPr>
            <w:r w:rsidRPr="006A153F">
              <w:t xml:space="preserve">  </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xml:space="preserve">- Quan sát </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HS nêu</w:t>
            </w:r>
          </w:p>
          <w:p w:rsidR="00DA735B" w:rsidRPr="006A153F" w:rsidRDefault="00DA735B" w:rsidP="007D4F9C">
            <w:pPr>
              <w:spacing w:after="0" w:line="240" w:lineRule="auto"/>
              <w:jc w:val="both"/>
            </w:pPr>
            <w:r w:rsidRPr="006A153F">
              <w:t xml:space="preserve"> 6 cộng 9 bằng 15 viết 5 nhớ 1</w:t>
            </w:r>
          </w:p>
          <w:p w:rsidR="00DA735B" w:rsidRPr="006A153F" w:rsidRDefault="00DA735B" w:rsidP="007D4F9C">
            <w:pPr>
              <w:spacing w:after="0" w:line="240" w:lineRule="auto"/>
              <w:jc w:val="both"/>
            </w:pPr>
            <w:r w:rsidRPr="006A153F">
              <w:t xml:space="preserve"> 4 cộng 2 bằng 6, thêm 1 bằng 7, viết 7</w:t>
            </w:r>
          </w:p>
          <w:p w:rsidR="00DA735B" w:rsidRPr="006A153F" w:rsidRDefault="00DA735B" w:rsidP="007D4F9C">
            <w:pPr>
              <w:spacing w:after="0" w:line="240" w:lineRule="auto"/>
              <w:jc w:val="both"/>
            </w:pPr>
            <w:r w:rsidRPr="006A153F">
              <w:t xml:space="preserve"> 3 cộng 2 bằng 5, viết 5</w:t>
            </w:r>
          </w:p>
          <w:p w:rsidR="00DA735B" w:rsidRPr="006A153F" w:rsidRDefault="00DA735B" w:rsidP="007D4F9C">
            <w:pPr>
              <w:spacing w:after="0" w:line="240" w:lineRule="auto"/>
              <w:jc w:val="both"/>
            </w:pPr>
            <w:r w:rsidRPr="006A153F">
              <w:t>Vậy: 346 + 229 = 575.</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- 1 HS đọc.</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HS nhắc lại yêu cầu của bài.</w:t>
            </w:r>
          </w:p>
          <w:p w:rsidR="00DA735B" w:rsidRPr="006A153F" w:rsidRDefault="00DA735B" w:rsidP="007D4F9C">
            <w:pPr>
              <w:spacing w:after="0" w:line="240" w:lineRule="auto"/>
              <w:jc w:val="both"/>
            </w:pPr>
            <w:r w:rsidRPr="006A153F">
              <w:t xml:space="preserve">   Tính</w:t>
            </w:r>
          </w:p>
          <w:p w:rsidR="00DA735B" w:rsidRPr="006A153F" w:rsidRDefault="00DA735B" w:rsidP="007D4F9C">
            <w:pPr>
              <w:spacing w:after="0" w:line="240" w:lineRule="auto"/>
              <w:jc w:val="both"/>
            </w:pPr>
            <w:r w:rsidRPr="006A153F">
              <w:t xml:space="preserve"> - Yêu cầu HS làm vào bảng con</w:t>
            </w: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 xml:space="preserve">   247            639              524           845</w:t>
            </w:r>
          </w:p>
          <w:p w:rsidR="00DA735B" w:rsidRPr="006A153F" w:rsidRDefault="00DA735B" w:rsidP="007D4F9C">
            <w:pPr>
              <w:spacing w:after="0" w:line="240" w:lineRule="auto"/>
            </w:pPr>
            <w:r w:rsidRPr="006A153F">
              <w:rPr>
                <w:u w:val="single"/>
              </w:rPr>
              <w:t>+ 343</w:t>
            </w:r>
            <w:r w:rsidRPr="006A153F">
              <w:t xml:space="preserve">         </w:t>
            </w:r>
            <w:r w:rsidRPr="006A153F">
              <w:rPr>
                <w:u w:val="single"/>
              </w:rPr>
              <w:t>+142</w:t>
            </w:r>
            <w:r w:rsidRPr="006A153F">
              <w:t xml:space="preserve">           </w:t>
            </w:r>
            <w:r w:rsidRPr="006A153F">
              <w:rPr>
                <w:u w:val="single"/>
              </w:rPr>
              <w:t xml:space="preserve">+   18  </w:t>
            </w:r>
            <w:r w:rsidRPr="006A153F">
              <w:t xml:space="preserve">     + </w:t>
            </w:r>
            <w:r w:rsidRPr="006A153F">
              <w:rPr>
                <w:u w:val="single"/>
              </w:rPr>
              <w:t xml:space="preserve"> 106</w:t>
            </w:r>
          </w:p>
          <w:p w:rsidR="00DA735B" w:rsidRPr="006A153F" w:rsidRDefault="00DA735B" w:rsidP="007D4F9C">
            <w:pPr>
              <w:spacing w:after="0" w:line="240" w:lineRule="auto"/>
            </w:pPr>
            <w:r w:rsidRPr="006A153F">
              <w:t xml:space="preserve">   590           781               542            951</w:t>
            </w:r>
          </w:p>
          <w:p w:rsidR="00DA735B" w:rsidRPr="006A153F" w:rsidRDefault="00DA735B" w:rsidP="007D4F9C">
            <w:pPr>
              <w:spacing w:after="0" w:line="240" w:lineRule="auto"/>
            </w:pPr>
          </w:p>
          <w:p w:rsidR="00DA735B" w:rsidRPr="006A153F" w:rsidRDefault="00DA735B" w:rsidP="007D4F9C">
            <w:pPr>
              <w:spacing w:after="0" w:line="240" w:lineRule="auto"/>
            </w:pPr>
            <w:r w:rsidRPr="006A153F">
              <w:t>- 1 HS đọc</w:t>
            </w:r>
          </w:p>
          <w:p w:rsidR="00DA735B" w:rsidRPr="006A153F" w:rsidRDefault="00DA735B" w:rsidP="007D4F9C">
            <w:pPr>
              <w:spacing w:after="0" w:line="240" w:lineRule="auto"/>
              <w:jc w:val="both"/>
            </w:pPr>
            <w:r w:rsidRPr="006A153F">
              <w:t>-  Đặt tính rồi tính</w:t>
            </w:r>
          </w:p>
          <w:p w:rsidR="00DA735B" w:rsidRPr="006A153F" w:rsidRDefault="00DA735B" w:rsidP="007D4F9C">
            <w:pPr>
              <w:spacing w:after="0" w:line="240" w:lineRule="auto"/>
              <w:jc w:val="both"/>
            </w:pPr>
            <w:r w:rsidRPr="006A153F">
              <w:t>- HS nêu</w:t>
            </w:r>
          </w:p>
          <w:p w:rsidR="00DA735B" w:rsidRPr="006A153F" w:rsidRDefault="00DA735B" w:rsidP="007D4F9C">
            <w:pPr>
              <w:spacing w:after="0" w:line="240" w:lineRule="auto"/>
              <w:jc w:val="both"/>
            </w:pPr>
            <w:r w:rsidRPr="006A153F">
              <w:t>- 1 HS nêu</w:t>
            </w:r>
          </w:p>
          <w:p w:rsidR="00DA735B" w:rsidRPr="006A153F" w:rsidRDefault="00DA735B" w:rsidP="007D4F9C">
            <w:pPr>
              <w:spacing w:after="0" w:line="240" w:lineRule="auto"/>
              <w:jc w:val="both"/>
            </w:pPr>
            <w:r w:rsidRPr="006A153F">
              <w:t>- HS làm bài vào vở ô li</w:t>
            </w:r>
          </w:p>
          <w:p w:rsidR="00DA735B" w:rsidRPr="006A153F" w:rsidRDefault="00DA735B" w:rsidP="007D4F9C">
            <w:pPr>
              <w:spacing w:after="0" w:line="240" w:lineRule="auto"/>
              <w:jc w:val="both"/>
            </w:pPr>
            <w:r w:rsidRPr="006A153F">
              <w:t>- HS chia sẻ:</w:t>
            </w: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 xml:space="preserve">   427            607              729           246 </w:t>
            </w:r>
          </w:p>
          <w:p w:rsidR="00DA735B" w:rsidRPr="006A153F" w:rsidRDefault="00DA735B" w:rsidP="007D4F9C">
            <w:pPr>
              <w:spacing w:after="0" w:line="240" w:lineRule="auto"/>
            </w:pPr>
            <w:r w:rsidRPr="006A153F">
              <w:rPr>
                <w:u w:val="single"/>
              </w:rPr>
              <w:t>+ 246</w:t>
            </w:r>
            <w:r w:rsidRPr="006A153F">
              <w:t xml:space="preserve">         </w:t>
            </w:r>
            <w:r w:rsidRPr="006A153F">
              <w:rPr>
                <w:u w:val="single"/>
              </w:rPr>
              <w:t>+143</w:t>
            </w:r>
            <w:r w:rsidRPr="006A153F">
              <w:t xml:space="preserve">           </w:t>
            </w:r>
            <w:r w:rsidRPr="006A153F">
              <w:rPr>
                <w:u w:val="single"/>
              </w:rPr>
              <w:t>+   32</w:t>
            </w:r>
            <w:r w:rsidRPr="006A153F">
              <w:t xml:space="preserve">        +</w:t>
            </w:r>
            <w:r w:rsidRPr="006A153F">
              <w:rPr>
                <w:u w:val="single"/>
              </w:rPr>
              <w:t xml:space="preserve">   44</w:t>
            </w:r>
          </w:p>
          <w:p w:rsidR="00DA735B" w:rsidRPr="006A153F" w:rsidRDefault="00DA735B" w:rsidP="007D4F9C">
            <w:pPr>
              <w:spacing w:after="0" w:line="240" w:lineRule="auto"/>
            </w:pPr>
            <w:r w:rsidRPr="006A153F">
              <w:t xml:space="preserve">   673            750              761           290</w:t>
            </w:r>
          </w:p>
          <w:p w:rsidR="00DA735B" w:rsidRPr="006A153F" w:rsidRDefault="00DA735B" w:rsidP="007D4F9C">
            <w:pPr>
              <w:spacing w:after="0" w:line="240" w:lineRule="auto"/>
              <w:jc w:val="both"/>
            </w:pPr>
          </w:p>
          <w:p w:rsidR="00DA735B" w:rsidRPr="006A153F" w:rsidRDefault="00DA735B" w:rsidP="007D4F9C">
            <w:pPr>
              <w:spacing w:after="0" w:line="240" w:lineRule="auto"/>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- 1 HS đọc yêu cầu của bài tập</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Rô bốt vẽ 709 chấm xanh và 289 chấm đỏ</w:t>
            </w:r>
          </w:p>
          <w:p w:rsidR="00DA735B" w:rsidRPr="006A153F" w:rsidRDefault="00DA735B" w:rsidP="007D4F9C">
            <w:pPr>
              <w:spacing w:after="0" w:line="240" w:lineRule="auto"/>
              <w:jc w:val="both"/>
            </w:pPr>
            <w:r w:rsidRPr="006A153F">
              <w:t>- Hỏi Rô-bốt vẽ tất cả bao nhiêu chấm màu?</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Học sinh nêu.</w:t>
            </w:r>
          </w:p>
          <w:p w:rsidR="00DA735B" w:rsidRPr="006A153F" w:rsidRDefault="00DA735B" w:rsidP="007D4F9C">
            <w:pPr>
              <w:spacing w:after="0" w:line="240" w:lineRule="auto"/>
              <w:jc w:val="both"/>
            </w:pPr>
            <w:r w:rsidRPr="006A153F">
              <w:t>- Học sinh làm bài:</w:t>
            </w:r>
          </w:p>
          <w:p w:rsidR="00DA735B" w:rsidRPr="006A153F" w:rsidRDefault="00DA735B" w:rsidP="007D4F9C">
            <w:pPr>
              <w:spacing w:after="0" w:line="240" w:lineRule="auto"/>
              <w:jc w:val="center"/>
              <w:rPr>
                <w:b/>
                <w:u w:val="single"/>
              </w:rPr>
            </w:pPr>
            <w:r w:rsidRPr="006A153F">
              <w:rPr>
                <w:b/>
                <w:u w:val="single"/>
              </w:rPr>
              <w:t>Bài giải</w:t>
            </w:r>
          </w:p>
          <w:p w:rsidR="00DA735B" w:rsidRPr="006A153F" w:rsidRDefault="00DA735B" w:rsidP="007D4F9C">
            <w:pPr>
              <w:spacing w:after="0" w:line="240" w:lineRule="auto"/>
            </w:pPr>
            <w:r w:rsidRPr="006A153F">
              <w:t xml:space="preserve">           Số chấm màu Rô-bốt vẽ tất cả là :</w:t>
            </w:r>
          </w:p>
          <w:p w:rsidR="00DA735B" w:rsidRPr="006A153F" w:rsidRDefault="00DA735B" w:rsidP="007D4F9C">
            <w:pPr>
              <w:spacing w:after="0" w:line="240" w:lineRule="auto"/>
              <w:jc w:val="center"/>
            </w:pPr>
            <w:r w:rsidRPr="006A153F">
              <w:t xml:space="preserve">                709 + 289 = 998 (chấm màu)</w:t>
            </w:r>
          </w:p>
          <w:p w:rsidR="00DA735B" w:rsidRPr="006A153F" w:rsidRDefault="00DA735B" w:rsidP="007D4F9C">
            <w:pPr>
              <w:spacing w:after="0" w:line="240" w:lineRule="auto"/>
              <w:jc w:val="center"/>
            </w:pPr>
            <w:r w:rsidRPr="006A153F">
              <w:t xml:space="preserve">                       Đáp số : 998  chấm màu</w:t>
            </w:r>
          </w:p>
          <w:p w:rsidR="00DA735B" w:rsidRPr="006A153F" w:rsidRDefault="00DA735B" w:rsidP="007D4F9C">
            <w:pPr>
              <w:spacing w:after="0" w:line="240" w:lineRule="auto"/>
              <w:jc w:val="both"/>
            </w:pPr>
            <w:r w:rsidRPr="006A153F">
              <w:t>- Học sinh nhận xét.</w:t>
            </w:r>
          </w:p>
          <w:p w:rsidR="00DA735B" w:rsidRPr="006A153F" w:rsidRDefault="00DA735B" w:rsidP="007D4F9C">
            <w:pPr>
              <w:spacing w:after="0" w:line="240" w:lineRule="auto"/>
            </w:pPr>
            <w:r w:rsidRPr="006A153F">
              <w:t>- HS lắng nghe.</w:t>
            </w:r>
          </w:p>
          <w:p w:rsidR="00DA735B" w:rsidRPr="006A153F" w:rsidRDefault="00DA735B" w:rsidP="007D4F9C">
            <w:pPr>
              <w:spacing w:after="0" w:line="240" w:lineRule="auto"/>
            </w:pPr>
          </w:p>
          <w:p w:rsidR="00DA735B" w:rsidRPr="00E0773D" w:rsidRDefault="00DA735B" w:rsidP="007D4F9C">
            <w:pPr>
              <w:spacing w:after="0" w:line="240" w:lineRule="auto"/>
              <w:jc w:val="both"/>
            </w:pPr>
            <w:r w:rsidRPr="00E0773D">
              <w:t>- 1-2 HS trả lời.</w:t>
            </w:r>
          </w:p>
          <w:p w:rsidR="00DA735B" w:rsidRPr="00E0773D" w:rsidRDefault="00DA735B" w:rsidP="007D4F9C">
            <w:pPr>
              <w:spacing w:after="0" w:line="240" w:lineRule="auto"/>
            </w:pPr>
            <w:r w:rsidRPr="00E0773D">
              <w:t>- HS chia sẻ</w:t>
            </w:r>
          </w:p>
        </w:tc>
      </w:tr>
    </w:tbl>
    <w:p w:rsidR="00DA735B" w:rsidRPr="003A5478" w:rsidRDefault="00DA735B" w:rsidP="007D4F9C">
      <w:pPr>
        <w:spacing w:after="0" w:line="240" w:lineRule="auto"/>
        <w:jc w:val="center"/>
        <w:rPr>
          <w:b/>
          <w:bCs/>
          <w:szCs w:val="28"/>
          <w:lang w:val="vi-VN"/>
        </w:rPr>
      </w:pPr>
      <w:r>
        <w:rPr>
          <w:b/>
          <w:bCs/>
          <w:szCs w:val="28"/>
          <w:lang w:val="vi-VN"/>
        </w:rPr>
        <w:t>Tiết 2</w:t>
      </w:r>
    </w:p>
    <w:p w:rsidR="00DA735B" w:rsidRPr="003A5478" w:rsidRDefault="00DA735B" w:rsidP="007D4F9C">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02/04/2024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047A7F">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E0773D" w:rsidTr="00047A7F">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6A153F" w:rsidRDefault="00DA735B" w:rsidP="007D4F9C">
            <w:pPr>
              <w:pStyle w:val="ListParagraph"/>
              <w:spacing w:after="0" w:line="240" w:lineRule="auto"/>
              <w:ind w:left="0"/>
            </w:pPr>
            <w:r w:rsidRPr="006A153F">
              <w:rPr>
                <w:color w:val="000000"/>
                <w:szCs w:val="28"/>
              </w:rPr>
              <w:t>- GV tổ chức cho HS làm bảng con:</w:t>
            </w:r>
          </w:p>
          <w:p w:rsidR="00DA735B" w:rsidRPr="006A153F" w:rsidRDefault="00DA735B" w:rsidP="007D4F9C">
            <w:pPr>
              <w:spacing w:after="0" w:line="240" w:lineRule="auto"/>
              <w:jc w:val="both"/>
            </w:pPr>
            <w:r w:rsidRPr="006A153F">
              <w:t xml:space="preserve">   263 + 620                 124 + 53</w:t>
            </w:r>
          </w:p>
          <w:p w:rsidR="00DA735B" w:rsidRPr="006A153F" w:rsidRDefault="00DA735B" w:rsidP="007D4F9C">
            <w:pPr>
              <w:spacing w:after="0" w:line="240" w:lineRule="auto"/>
              <w:jc w:val="both"/>
            </w:pPr>
            <w:r w:rsidRPr="006A153F">
              <w:t>- Giáo viên nhận xét, tuyên dương</w:t>
            </w:r>
          </w:p>
          <w:p w:rsidR="00DA735B" w:rsidRPr="006A153F" w:rsidRDefault="00DA735B" w:rsidP="007D4F9C">
            <w:pPr>
              <w:spacing w:after="0" w:line="240" w:lineRule="auto"/>
              <w:rPr>
                <w:b/>
                <w:bCs/>
                <w:i/>
              </w:rPr>
            </w:pPr>
            <w:r w:rsidRPr="006A153F">
              <w:rPr>
                <w:bCs/>
              </w:rPr>
              <w:t xml:space="preserve">- Giới thiệu bài mới và ghi đầu bài lên bảng: </w:t>
            </w:r>
            <w:r w:rsidRPr="006A153F">
              <w:rPr>
                <w:b/>
                <w:bCs/>
                <w:i/>
              </w:rPr>
              <w:t>Luyện tập.</w:t>
            </w:r>
          </w:p>
          <w:p w:rsidR="00DA735B" w:rsidRPr="003A5478" w:rsidRDefault="00DA735B" w:rsidP="007D4F9C">
            <w:pPr>
              <w:spacing w:after="0" w:line="240" w:lineRule="auto"/>
              <w:rPr>
                <w:b/>
                <w:bCs/>
                <w:szCs w:val="28"/>
                <w:lang w:val="vi-VN" w:eastAsia="vi-VN"/>
              </w:rPr>
            </w:pPr>
            <w:r w:rsidRPr="003A5478">
              <w:rPr>
                <w:b/>
                <w:bCs/>
                <w:szCs w:val="28"/>
                <w:lang w:val="vi-VN" w:eastAsia="vi-VN"/>
              </w:rPr>
              <w:t xml:space="preserve">2. </w:t>
            </w:r>
            <w:r>
              <w:rPr>
                <w:b/>
                <w:bCs/>
                <w:szCs w:val="28"/>
                <w:lang w:val="vi-VN" w:eastAsia="vi-VN"/>
              </w:rPr>
              <w:t>Luyện tập</w:t>
            </w:r>
            <w:r w:rsidRPr="003A5478">
              <w:rPr>
                <w:b/>
                <w:bCs/>
                <w:szCs w:val="28"/>
                <w:lang w:val="vi-VN" w:eastAsia="vi-VN"/>
              </w:rPr>
              <w:t>: (</w:t>
            </w:r>
            <w:r>
              <w:rPr>
                <w:b/>
                <w:bCs/>
                <w:szCs w:val="28"/>
                <w:lang w:val="vi-VN" w:eastAsia="vi-VN"/>
              </w:rPr>
              <w:t>25</w:t>
            </w:r>
            <w:r w:rsidRPr="003A5478">
              <w:rPr>
                <w:b/>
                <w:bCs/>
                <w:szCs w:val="28"/>
                <w:lang w:val="vi-VN" w:eastAsia="vi-VN"/>
              </w:rPr>
              <w:t xml:space="preserve"> phút)</w:t>
            </w:r>
          </w:p>
          <w:p w:rsidR="00DA735B" w:rsidRPr="006A153F" w:rsidRDefault="00DA735B" w:rsidP="007D4F9C">
            <w:pPr>
              <w:spacing w:after="0" w:line="240" w:lineRule="auto"/>
              <w:jc w:val="both"/>
              <w:rPr>
                <w:b/>
              </w:rPr>
            </w:pPr>
            <w:r w:rsidRPr="006A153F">
              <w:rPr>
                <w:b/>
              </w:rPr>
              <w:t>* Bài 1: Tính (theo mẫu)</w:t>
            </w:r>
          </w:p>
          <w:p w:rsidR="00DA735B" w:rsidRPr="006A153F" w:rsidRDefault="00DA735B" w:rsidP="007D4F9C">
            <w:pPr>
              <w:spacing w:after="0" w:line="240" w:lineRule="auto"/>
              <w:jc w:val="both"/>
            </w:pPr>
            <w:r w:rsidRPr="006A153F">
              <w:t>- Gọi HS đọc yêu cầu bài tập 1</w:t>
            </w:r>
          </w:p>
          <w:p w:rsidR="00DA735B" w:rsidRPr="006A153F" w:rsidRDefault="00DA735B" w:rsidP="007D4F9C">
            <w:pPr>
              <w:spacing w:after="0" w:line="240" w:lineRule="auto"/>
              <w:jc w:val="both"/>
            </w:pPr>
            <w:r w:rsidRPr="006A153F">
              <w:t>- GV nêu yêu cầu của bài.</w:t>
            </w:r>
          </w:p>
          <w:p w:rsidR="00DA735B" w:rsidRPr="006A153F" w:rsidRDefault="00DA735B" w:rsidP="007D4F9C">
            <w:pPr>
              <w:spacing w:after="0" w:line="240" w:lineRule="auto"/>
              <w:jc w:val="both"/>
            </w:pPr>
            <w:r w:rsidRPr="006A153F">
              <w:t>- Bài tập yêu cầu các em làm gì ?</w:t>
            </w:r>
          </w:p>
          <w:p w:rsidR="00DA735B" w:rsidRPr="006A153F" w:rsidRDefault="00DA735B" w:rsidP="007D4F9C">
            <w:pPr>
              <w:spacing w:after="0" w:line="240" w:lineRule="auto"/>
              <w:jc w:val="both"/>
            </w:pPr>
            <w:r w:rsidRPr="006A153F">
              <w:t>- Yêu cầu 1 HS nêu cách đặt tính và tính.</w:t>
            </w:r>
          </w:p>
          <w:p w:rsidR="00DA735B" w:rsidRPr="006A153F" w:rsidRDefault="00DA735B" w:rsidP="007D4F9C">
            <w:pPr>
              <w:spacing w:after="0" w:line="240" w:lineRule="auto"/>
              <w:jc w:val="both"/>
            </w:pPr>
            <w:r w:rsidRPr="006A153F">
              <w:t>- GV yêu cầu HS quan sát mẫu nêu cách tính phép tính.</w:t>
            </w:r>
          </w:p>
          <w:p w:rsidR="00DA735B" w:rsidRPr="006A153F" w:rsidRDefault="00DA735B" w:rsidP="007D4F9C">
            <w:pPr>
              <w:spacing w:after="0" w:line="240" w:lineRule="auto"/>
              <w:jc w:val="both"/>
            </w:pPr>
            <w:r w:rsidRPr="006A153F">
              <w:t xml:space="preserve">   452 </w:t>
            </w:r>
          </w:p>
          <w:p w:rsidR="00DA735B" w:rsidRPr="006A153F" w:rsidRDefault="00DA735B" w:rsidP="007D4F9C">
            <w:pPr>
              <w:spacing w:after="0" w:line="240" w:lineRule="auto"/>
              <w:jc w:val="both"/>
              <w:rPr>
                <w:u w:val="single"/>
              </w:rPr>
            </w:pPr>
            <w:r w:rsidRPr="006A153F">
              <w:rPr>
                <w:u w:val="single"/>
              </w:rPr>
              <w:t>+ 273</w:t>
            </w:r>
          </w:p>
          <w:p w:rsidR="00DA735B" w:rsidRPr="006A153F" w:rsidRDefault="00DA735B" w:rsidP="007D4F9C">
            <w:pPr>
              <w:spacing w:after="0" w:line="240" w:lineRule="auto"/>
              <w:jc w:val="both"/>
            </w:pPr>
            <w:r w:rsidRPr="006A153F">
              <w:t xml:space="preserve">   725</w:t>
            </w:r>
          </w:p>
          <w:p w:rsidR="00DA735B" w:rsidRPr="006A153F" w:rsidRDefault="00DA735B" w:rsidP="007D4F9C">
            <w:pPr>
              <w:spacing w:after="0" w:line="240" w:lineRule="auto"/>
              <w:jc w:val="both"/>
            </w:pPr>
            <w:r w:rsidRPr="006A153F">
              <w:t>Nhận xét</w:t>
            </w:r>
          </w:p>
          <w:p w:rsidR="00DA735B" w:rsidRPr="006A153F" w:rsidRDefault="00DA735B" w:rsidP="007D4F9C">
            <w:pPr>
              <w:spacing w:after="0" w:line="240" w:lineRule="auto"/>
              <w:jc w:val="both"/>
            </w:pPr>
            <w:r w:rsidRPr="006A153F">
              <w:t>- Yêu cầu 2 em lên bảng chia sẻ kết quả.</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Yêu cầu học sinh nhận xét bài trên bảng.</w:t>
            </w:r>
          </w:p>
          <w:p w:rsidR="00DA735B" w:rsidRPr="006A153F" w:rsidRDefault="00DA735B" w:rsidP="007D4F9C">
            <w:pPr>
              <w:spacing w:after="0" w:line="240" w:lineRule="auto"/>
              <w:jc w:val="both"/>
            </w:pPr>
            <w:r w:rsidRPr="006A153F">
              <w:t>- Nhận xét, tuyên dương.</w:t>
            </w:r>
          </w:p>
          <w:p w:rsidR="00DA735B" w:rsidRPr="006A153F" w:rsidRDefault="00DA735B" w:rsidP="007D4F9C">
            <w:pPr>
              <w:spacing w:after="0" w:line="240" w:lineRule="auto"/>
              <w:jc w:val="both"/>
              <w:rPr>
                <w:b/>
              </w:rPr>
            </w:pPr>
            <w:r w:rsidRPr="006A153F">
              <w:rPr>
                <w:b/>
              </w:rPr>
              <w:t xml:space="preserve">Bài 2: </w:t>
            </w:r>
            <w:r w:rsidRPr="006A153F">
              <w:rPr>
                <w:b/>
                <w:color w:val="FF0000"/>
              </w:rPr>
              <w:t xml:space="preserve"> </w:t>
            </w:r>
            <w:r w:rsidRPr="006A153F">
              <w:rPr>
                <w:b/>
                <w:color w:val="000000"/>
              </w:rPr>
              <w:t>Đặt tính rồi tính.</w:t>
            </w:r>
          </w:p>
          <w:p w:rsidR="00DA735B" w:rsidRPr="006A153F" w:rsidRDefault="00DA735B" w:rsidP="007D4F9C">
            <w:pPr>
              <w:spacing w:after="0" w:line="240" w:lineRule="auto"/>
            </w:pPr>
            <w:r w:rsidRPr="006A153F">
              <w:t>- Gọi HS đọc yêu cầu của bài tập</w:t>
            </w:r>
          </w:p>
          <w:p w:rsidR="00DA735B" w:rsidRPr="006A153F" w:rsidRDefault="00DA735B" w:rsidP="007D4F9C">
            <w:pPr>
              <w:spacing w:after="0" w:line="240" w:lineRule="auto"/>
            </w:pPr>
            <w:r w:rsidRPr="006A153F">
              <w:t>- Bài tập yêu cầu chúng ta làm gì?</w:t>
            </w:r>
          </w:p>
          <w:p w:rsidR="00DA735B" w:rsidRPr="006A153F" w:rsidRDefault="00DA735B" w:rsidP="007D4F9C">
            <w:pPr>
              <w:spacing w:after="0" w:line="240" w:lineRule="auto"/>
            </w:pPr>
          </w:p>
          <w:p w:rsidR="00DA735B" w:rsidRPr="006A153F" w:rsidRDefault="00DA735B" w:rsidP="007D4F9C">
            <w:pPr>
              <w:spacing w:after="0" w:line="240" w:lineRule="auto"/>
            </w:pPr>
            <w:r w:rsidRPr="006A153F">
              <w:t>- 1 HS nêu cách đặt tính.</w:t>
            </w:r>
          </w:p>
          <w:p w:rsidR="00DA735B" w:rsidRPr="006A153F" w:rsidRDefault="00DA735B" w:rsidP="007D4F9C">
            <w:pPr>
              <w:spacing w:after="0" w:line="240" w:lineRule="auto"/>
            </w:pPr>
            <w:r w:rsidRPr="006A153F">
              <w:t>- 1 HS nêu cách thực hiện phép tính.</w:t>
            </w:r>
          </w:p>
          <w:p w:rsidR="00DA735B" w:rsidRPr="006A153F" w:rsidRDefault="00DA735B" w:rsidP="007D4F9C">
            <w:pPr>
              <w:spacing w:after="0" w:line="240" w:lineRule="auto"/>
            </w:pPr>
            <w:r w:rsidRPr="006A153F">
              <w:t>- Yêu cầu HS làm bài vào bảng con</w:t>
            </w: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457 + 452                  326   +  29                     762  +   184                546 +172</w:t>
            </w: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 Giáo viên nhận xét, tuyên dương.</w:t>
            </w:r>
          </w:p>
          <w:p w:rsidR="00DA735B" w:rsidRPr="00E0773D" w:rsidRDefault="00DA735B" w:rsidP="007D4F9C">
            <w:pPr>
              <w:spacing w:after="0" w:line="240" w:lineRule="auto"/>
              <w:jc w:val="both"/>
              <w:rPr>
                <w:b/>
              </w:rPr>
            </w:pPr>
            <w:r w:rsidRPr="00E0773D">
              <w:rPr>
                <w:b/>
              </w:rPr>
              <w:t>* Bài 3: Tính nhẩm (theo mẫu).</w:t>
            </w:r>
          </w:p>
          <w:p w:rsidR="00DA735B" w:rsidRPr="00E0773D" w:rsidRDefault="00DA735B" w:rsidP="007D4F9C">
            <w:pPr>
              <w:spacing w:after="0" w:line="240" w:lineRule="auto"/>
              <w:jc w:val="both"/>
            </w:pPr>
            <w:r w:rsidRPr="00E0773D">
              <w:t>- Gọi HS đọc yêu cầu của bài</w:t>
            </w:r>
          </w:p>
          <w:p w:rsidR="00DA735B" w:rsidRPr="00E0773D" w:rsidRDefault="00DA735B" w:rsidP="007D4F9C">
            <w:pPr>
              <w:spacing w:after="0" w:line="240" w:lineRule="auto"/>
              <w:jc w:val="both"/>
            </w:pPr>
            <w:r w:rsidRPr="00E0773D">
              <w:t>- GV nêu yêu cầu của bài.</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Yêu cầu HS đọc mẫu.</w:t>
            </w:r>
          </w:p>
          <w:p w:rsidR="00DA735B" w:rsidRDefault="00DA735B" w:rsidP="007D4F9C">
            <w:pPr>
              <w:pStyle w:val="NoSpacing"/>
            </w:pPr>
            <w:r>
              <w:t>Giáo viên hướng dẫn học sinh tính nhẩm theo mẫu. Đối với phép cộng “300 + 700” thì nhẩm  là “ ba trăm cộng bảy trăm”, coi “trăm” là đơn vị, sẽ được “10 trăm”.Mà “10 trăm  là 1000”, do đó “300 + 700 = 1000”. Yêu cầu học sinh tính nhẩm tương đối với các phép tính còn lại.</w:t>
            </w:r>
          </w:p>
          <w:p w:rsidR="00DA735B" w:rsidRPr="00F935BB" w:rsidRDefault="00DA735B" w:rsidP="007D4F9C">
            <w:pPr>
              <w:pStyle w:val="NoSpacing"/>
              <w:rPr>
                <w:sz w:val="24"/>
                <w:szCs w:val="24"/>
              </w:rPr>
            </w:pPr>
            <w:r>
              <w:t xml:space="preserve">     a. 200 + 600        b. 500 + 400</w:t>
            </w:r>
          </w:p>
          <w:p w:rsidR="00DA735B" w:rsidRDefault="00DA735B" w:rsidP="007D4F9C">
            <w:pPr>
              <w:pStyle w:val="NoSpacing"/>
              <w:ind w:left="360"/>
            </w:pPr>
            <w:r>
              <w:t>c.400 + 600        d. 100 + 900</w:t>
            </w:r>
          </w:p>
          <w:p w:rsidR="00DA735B" w:rsidRDefault="00DA735B" w:rsidP="007D4F9C">
            <w:pPr>
              <w:pStyle w:val="NoSpacing"/>
              <w:rPr>
                <w:sz w:val="24"/>
                <w:szCs w:val="24"/>
              </w:rPr>
            </w:pPr>
            <w:r>
              <w:t>- Nhận xét, tuyên dương.</w:t>
            </w:r>
          </w:p>
          <w:p w:rsidR="00DA735B" w:rsidRPr="00E0773D" w:rsidRDefault="00DA735B" w:rsidP="007D4F9C">
            <w:pPr>
              <w:spacing w:after="0" w:line="240" w:lineRule="auto"/>
              <w:jc w:val="both"/>
              <w:rPr>
                <w:b/>
                <w:u w:val="single"/>
                <w:lang w:val="vi-VN"/>
              </w:rPr>
            </w:pPr>
            <w:r w:rsidRPr="00E0773D">
              <w:rPr>
                <w:b/>
              </w:rPr>
              <w:t xml:space="preserve">* </w:t>
            </w:r>
            <w:r w:rsidRPr="006A153F">
              <w:rPr>
                <w:b/>
                <w:u w:val="single"/>
              </w:rPr>
              <w:t>Bài 4:</w:t>
            </w:r>
            <w:r w:rsidRPr="006A153F">
              <w:rPr>
                <w:b/>
                <w:color w:val="FF0000"/>
                <w:u w:val="single"/>
              </w:rPr>
              <w:t xml:space="preserve"> </w:t>
            </w:r>
          </w:p>
          <w:p w:rsidR="00DA735B" w:rsidRPr="006A153F" w:rsidRDefault="00DA735B" w:rsidP="007D4F9C">
            <w:pPr>
              <w:spacing w:after="0" w:line="240" w:lineRule="auto"/>
              <w:jc w:val="both"/>
            </w:pPr>
            <w:r w:rsidRPr="006A153F">
              <w:t>- Gọi HS đọc yêu cầu bài toán</w:t>
            </w:r>
          </w:p>
          <w:p w:rsidR="00DA735B" w:rsidRPr="006A153F" w:rsidRDefault="00DA735B" w:rsidP="007D4F9C">
            <w:pPr>
              <w:spacing w:after="0" w:line="240" w:lineRule="auto"/>
              <w:jc w:val="both"/>
            </w:pPr>
            <w:r w:rsidRPr="006A153F">
              <w:t>+ Bài toán cho biết gì?</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Bài toán hỏi gì?</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Để tính được thứ hai đàn sếu bay được bao nhiêu km em hãy nêu phép tính ?</w:t>
            </w:r>
          </w:p>
          <w:p w:rsidR="00DA735B" w:rsidRPr="006A153F" w:rsidRDefault="00DA735B" w:rsidP="007D4F9C">
            <w:pPr>
              <w:spacing w:after="0" w:line="240" w:lineRule="auto"/>
              <w:jc w:val="both"/>
            </w:pPr>
            <w:r w:rsidRPr="006A153F">
              <w:t>- Yêu cầu 1HS làm vào bảng phụ cả lớp làm vào vở</w:t>
            </w:r>
          </w:p>
          <w:p w:rsidR="00DA735B" w:rsidRPr="006A153F" w:rsidRDefault="00DA735B" w:rsidP="007D4F9C">
            <w:pPr>
              <w:pStyle w:val="Footer"/>
              <w:tabs>
                <w:tab w:val="clear" w:pos="4320"/>
                <w:tab w:val="clear" w:pos="8640"/>
              </w:tabs>
              <w:jc w:val="both"/>
            </w:pPr>
            <w:r w:rsidRPr="006A153F">
              <w:t>- Yêu cầu 1 em lên bảng chia sẻ kết quả.</w:t>
            </w:r>
          </w:p>
          <w:p w:rsidR="00DA735B" w:rsidRPr="006A153F" w:rsidRDefault="00DA735B" w:rsidP="007D4F9C">
            <w:pPr>
              <w:pStyle w:val="Footer"/>
              <w:tabs>
                <w:tab w:val="clear" w:pos="4320"/>
                <w:tab w:val="clear" w:pos="8640"/>
              </w:tabs>
              <w:jc w:val="both"/>
            </w:pPr>
          </w:p>
          <w:p w:rsidR="00DA735B" w:rsidRPr="006A153F" w:rsidRDefault="00DA735B" w:rsidP="007D4F9C">
            <w:pPr>
              <w:pStyle w:val="Footer"/>
              <w:tabs>
                <w:tab w:val="clear" w:pos="4320"/>
                <w:tab w:val="clear" w:pos="8640"/>
              </w:tabs>
              <w:jc w:val="both"/>
            </w:pPr>
          </w:p>
          <w:p w:rsidR="00DA735B" w:rsidRPr="006A153F" w:rsidRDefault="00DA735B" w:rsidP="007D4F9C">
            <w:pPr>
              <w:spacing w:after="0" w:line="240" w:lineRule="auto"/>
              <w:rPr>
                <w:bCs/>
              </w:rPr>
            </w:pPr>
            <w:r w:rsidRPr="006A153F">
              <w:rPr>
                <w:bCs/>
              </w:rPr>
              <w:t>- Nhận xét, tuyên dương</w:t>
            </w:r>
          </w:p>
          <w:p w:rsidR="00DA735B" w:rsidRPr="006A153F" w:rsidRDefault="00DA735B" w:rsidP="007D4F9C">
            <w:pPr>
              <w:spacing w:after="0" w:line="240" w:lineRule="auto"/>
              <w:rPr>
                <w:b/>
                <w:u w:val="single"/>
              </w:rPr>
            </w:pPr>
            <w:r w:rsidRPr="006A153F">
              <w:rPr>
                <w:b/>
              </w:rPr>
              <w:t>*</w:t>
            </w:r>
            <w:r w:rsidRPr="006A153F">
              <w:rPr>
                <w:b/>
                <w:u w:val="single"/>
              </w:rPr>
              <w:t xml:space="preserve"> Bài 5:</w:t>
            </w:r>
          </w:p>
          <w:p w:rsidR="00DA735B" w:rsidRPr="006A153F" w:rsidRDefault="00DA735B" w:rsidP="007D4F9C">
            <w:pPr>
              <w:spacing w:after="0" w:line="240" w:lineRule="auto"/>
            </w:pPr>
            <w:r w:rsidRPr="006A153F">
              <w:t>- Gọi 1 HS nêu đề bài</w:t>
            </w:r>
          </w:p>
          <w:p w:rsidR="00DA735B" w:rsidRPr="006A153F" w:rsidRDefault="00DA735B" w:rsidP="007D4F9C">
            <w:pPr>
              <w:spacing w:after="0" w:line="240" w:lineRule="auto"/>
            </w:pPr>
            <w:r w:rsidRPr="006A153F">
              <w:t>- Để làm được bài này các em nên làm thế nào ?</w:t>
            </w:r>
          </w:p>
          <w:p w:rsidR="00DA735B" w:rsidRPr="006A153F" w:rsidRDefault="00DA735B" w:rsidP="007D4F9C">
            <w:pPr>
              <w:spacing w:after="0" w:line="240" w:lineRule="auto"/>
            </w:pPr>
          </w:p>
          <w:p w:rsidR="00DA735B" w:rsidRPr="006A153F" w:rsidRDefault="00DA735B" w:rsidP="007D4F9C">
            <w:pPr>
              <w:pStyle w:val="NoSpacing"/>
            </w:pPr>
            <w:r w:rsidRPr="006A153F">
              <w:t>Yêu cầu học sinh thực hiện từng phép  tính trên các bóng đèn sau đó tìm bóng đèn ra kết quả có cách đọc giống với cách đọc ghi trên nguồn điện (ở đây là ắc – quy)</w:t>
            </w:r>
          </w:p>
          <w:p w:rsidR="00DA735B" w:rsidRPr="006A153F" w:rsidRDefault="00DA735B" w:rsidP="007D4F9C">
            <w:pPr>
              <w:pStyle w:val="NoSpacing"/>
              <w:rPr>
                <w:sz w:val="24"/>
                <w:szCs w:val="24"/>
              </w:rPr>
            </w:pPr>
            <w:r w:rsidRPr="006A153F">
              <w:t>- Nhận xét, tuyên dương</w:t>
            </w:r>
          </w:p>
          <w:p w:rsidR="00DA735B" w:rsidRDefault="00DA735B" w:rsidP="007D4F9C">
            <w:pPr>
              <w:spacing w:after="0" w:line="240" w:lineRule="auto"/>
              <w:jc w:val="both"/>
              <w:rPr>
                <w:b/>
                <w:bCs/>
                <w:szCs w:val="28"/>
                <w:lang w:val="vi-VN"/>
              </w:rPr>
            </w:pPr>
            <w:r w:rsidRPr="003A5478">
              <w:rPr>
                <w:b/>
                <w:bCs/>
                <w:szCs w:val="28"/>
                <w:lang w:val="vi-VN"/>
              </w:rPr>
              <w:t>*Củng cố, dặn dò: (5 phút)</w:t>
            </w:r>
          </w:p>
          <w:p w:rsidR="00DA735B" w:rsidRPr="00E0773D" w:rsidRDefault="00DA735B" w:rsidP="007D4F9C">
            <w:pPr>
              <w:spacing w:after="0" w:line="240" w:lineRule="auto"/>
              <w:rPr>
                <w:bCs/>
                <w:lang w:val="vi-VN"/>
              </w:rPr>
            </w:pPr>
            <w:r w:rsidRPr="00E0773D">
              <w:rPr>
                <w:bCs/>
                <w:lang w:val="vi-VN"/>
              </w:rPr>
              <w:t>-Tổ chức cho lớp chơi trò chơi: Ai nhanh ai đúng?</w:t>
            </w:r>
          </w:p>
          <w:p w:rsidR="00DA735B" w:rsidRPr="00E0773D"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xml:space="preserve">a.      381          b.         550                    </w:t>
            </w:r>
          </w:p>
          <w:p w:rsidR="00DA735B" w:rsidRPr="006A153F" w:rsidRDefault="00DA735B" w:rsidP="007D4F9C">
            <w:pPr>
              <w:spacing w:after="0" w:line="240" w:lineRule="auto"/>
              <w:rPr>
                <w:u w:val="single"/>
                <w:lang w:val="vi-VN"/>
              </w:rPr>
            </w:pPr>
            <w:r w:rsidRPr="006A153F">
              <w:rPr>
                <w:lang w:val="vi-VN"/>
              </w:rPr>
              <w:t xml:space="preserve">     +</w:t>
            </w:r>
            <w:r w:rsidRPr="006A153F">
              <w:rPr>
                <w:u w:val="single"/>
                <w:lang w:val="vi-VN"/>
              </w:rPr>
              <w:t xml:space="preserve"> 242</w:t>
            </w:r>
            <w:r w:rsidRPr="006A153F">
              <w:rPr>
                <w:lang w:val="vi-VN"/>
              </w:rPr>
              <w:t xml:space="preserve">                    </w:t>
            </w:r>
            <w:r w:rsidRPr="006A153F">
              <w:rPr>
                <w:u w:val="single"/>
                <w:lang w:val="vi-VN"/>
              </w:rPr>
              <w:t>+242</w:t>
            </w:r>
            <w:r w:rsidRPr="006A153F">
              <w:rPr>
                <w:lang w:val="vi-VN"/>
              </w:rPr>
              <w:t xml:space="preserve">           </w:t>
            </w:r>
          </w:p>
          <w:p w:rsidR="00DA735B" w:rsidRPr="006A153F" w:rsidRDefault="00DA735B" w:rsidP="007D4F9C">
            <w:pPr>
              <w:spacing w:after="0" w:line="240" w:lineRule="auto"/>
              <w:rPr>
                <w:lang w:val="vi-VN"/>
              </w:rPr>
            </w:pPr>
            <w:r w:rsidRPr="006A153F">
              <w:rPr>
                <w:lang w:val="vi-VN"/>
              </w:rPr>
              <w:t xml:space="preserve">         523                     792</w:t>
            </w:r>
          </w:p>
          <w:p w:rsidR="00DA735B" w:rsidRPr="005B6267" w:rsidRDefault="00DA735B" w:rsidP="007D4F9C">
            <w:pPr>
              <w:spacing w:after="0" w:line="240" w:lineRule="auto"/>
              <w:jc w:val="both"/>
              <w:rPr>
                <w:szCs w:val="28"/>
                <w:lang w:val="vi-VN"/>
              </w:rPr>
            </w:pPr>
            <w:r w:rsidRPr="00E0773D">
              <w:rPr>
                <w:szCs w:val="28"/>
                <w:lang w:val="vi-VN"/>
              </w:rPr>
              <w:t>- Nhận xét giờ học.</w:t>
            </w:r>
          </w:p>
        </w:tc>
        <w:tc>
          <w:tcPr>
            <w:tcW w:w="4819" w:type="dxa"/>
          </w:tcPr>
          <w:p w:rsidR="00DA735B" w:rsidRPr="00E0773D" w:rsidRDefault="00DA735B" w:rsidP="007D4F9C">
            <w:pPr>
              <w:spacing w:after="0" w:line="240" w:lineRule="auto"/>
              <w:rPr>
                <w:lang w:val="vi-VN"/>
              </w:rPr>
            </w:pPr>
          </w:p>
          <w:p w:rsidR="00DA735B" w:rsidRPr="00E0773D" w:rsidRDefault="00DA735B" w:rsidP="007D4F9C">
            <w:pPr>
              <w:spacing w:after="0" w:line="240" w:lineRule="auto"/>
              <w:rPr>
                <w:color w:val="000000"/>
                <w:lang w:val="vi-VN" w:eastAsia="vi-VN"/>
              </w:rPr>
            </w:pPr>
            <w:r w:rsidRPr="00E0773D">
              <w:rPr>
                <w:color w:val="000000"/>
                <w:lang w:val="vi-VN" w:eastAsia="vi-VN"/>
              </w:rPr>
              <w:t>- Cả lớp cùng thực hiện theo cột dọc.</w:t>
            </w:r>
          </w:p>
          <w:p w:rsidR="00DA735B" w:rsidRPr="00E0773D" w:rsidRDefault="00DA735B" w:rsidP="007D4F9C">
            <w:pPr>
              <w:spacing w:after="0" w:line="240" w:lineRule="auto"/>
              <w:rPr>
                <w:lang w:val="vi-VN" w:eastAsia="vi-VN"/>
              </w:rPr>
            </w:pPr>
          </w:p>
          <w:p w:rsidR="00DA735B" w:rsidRPr="00E0773D" w:rsidRDefault="00DA735B" w:rsidP="007D4F9C">
            <w:pPr>
              <w:spacing w:after="0" w:line="240" w:lineRule="auto"/>
              <w:rPr>
                <w:lang w:val="vi-VN" w:eastAsia="vi-VN"/>
              </w:rPr>
            </w:pPr>
            <w:r w:rsidRPr="00E0773D">
              <w:rPr>
                <w:lang w:val="vi-VN" w:eastAsia="vi-VN"/>
              </w:rPr>
              <w:t>- HS nhận xét (Đúng hoặc sai)</w:t>
            </w:r>
          </w:p>
          <w:p w:rsidR="00DA735B" w:rsidRPr="00E0773D" w:rsidRDefault="00DA735B" w:rsidP="007D4F9C">
            <w:pPr>
              <w:spacing w:after="0" w:line="240" w:lineRule="auto"/>
              <w:rPr>
                <w:lang w:val="vi-VN"/>
              </w:rPr>
            </w:pPr>
            <w:r w:rsidRPr="00E0773D">
              <w:rPr>
                <w:lang w:val="vi-VN"/>
              </w:rPr>
              <w:t>- Viết bài vào vở</w:t>
            </w: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r w:rsidRPr="00E0773D">
              <w:rPr>
                <w:lang w:val="vi-VN"/>
              </w:rPr>
              <w:t>- 1 HS đọc</w:t>
            </w:r>
          </w:p>
          <w:p w:rsidR="00DA735B" w:rsidRPr="006A153F" w:rsidRDefault="00DA735B" w:rsidP="007D4F9C">
            <w:pPr>
              <w:spacing w:after="0" w:line="240" w:lineRule="auto"/>
              <w:jc w:val="both"/>
              <w:rPr>
                <w:lang w:val="vi-VN"/>
              </w:rPr>
            </w:pPr>
            <w:r w:rsidRPr="006A153F">
              <w:rPr>
                <w:lang w:val="vi-VN"/>
              </w:rPr>
              <w:t>- HS nhắc lại yêu cầu của bài.</w:t>
            </w:r>
          </w:p>
          <w:p w:rsidR="00DA735B" w:rsidRPr="006A153F" w:rsidRDefault="00DA735B" w:rsidP="007D4F9C">
            <w:pPr>
              <w:spacing w:after="0" w:line="240" w:lineRule="auto"/>
              <w:jc w:val="both"/>
              <w:rPr>
                <w:lang w:val="vi-VN"/>
              </w:rPr>
            </w:pPr>
            <w:r w:rsidRPr="006A153F">
              <w:rPr>
                <w:lang w:val="vi-VN"/>
              </w:rPr>
              <w:t xml:space="preserve">    Tính ( theo mẫu)</w:t>
            </w:r>
          </w:p>
          <w:p w:rsidR="00DA735B" w:rsidRPr="006A153F" w:rsidRDefault="00DA735B" w:rsidP="007D4F9C">
            <w:pPr>
              <w:spacing w:after="0" w:line="240" w:lineRule="auto"/>
              <w:jc w:val="both"/>
              <w:rPr>
                <w:lang w:val="vi-VN"/>
              </w:rPr>
            </w:pPr>
            <w:r w:rsidRPr="006A153F">
              <w:rPr>
                <w:lang w:val="vi-VN"/>
              </w:rPr>
              <w:t>- 1 HS thực hiện</w:t>
            </w:r>
          </w:p>
          <w:p w:rsidR="00DA735B" w:rsidRPr="006A153F" w:rsidRDefault="00DA735B" w:rsidP="007D4F9C">
            <w:pPr>
              <w:spacing w:after="0" w:line="240" w:lineRule="auto"/>
              <w:jc w:val="both"/>
              <w:rPr>
                <w:lang w:val="vi-VN"/>
              </w:rPr>
            </w:pPr>
            <w:r w:rsidRPr="006A153F">
              <w:rPr>
                <w:lang w:val="vi-VN"/>
              </w:rPr>
              <w:t>2 cộng 3 bằng 5, viết 5</w:t>
            </w:r>
          </w:p>
          <w:p w:rsidR="00DA735B" w:rsidRPr="006A153F" w:rsidRDefault="00DA735B" w:rsidP="007D4F9C">
            <w:pPr>
              <w:spacing w:after="0" w:line="240" w:lineRule="auto"/>
              <w:jc w:val="both"/>
              <w:rPr>
                <w:lang w:val="vi-VN"/>
              </w:rPr>
            </w:pPr>
            <w:r w:rsidRPr="006A153F">
              <w:rPr>
                <w:lang w:val="vi-VN"/>
              </w:rPr>
              <w:t>5 cộng 7 bằng 12, viết 2, nhớ 1</w:t>
            </w:r>
          </w:p>
          <w:p w:rsidR="00DA735B" w:rsidRPr="006A153F" w:rsidRDefault="00DA735B" w:rsidP="007D4F9C">
            <w:pPr>
              <w:spacing w:after="0" w:line="240" w:lineRule="auto"/>
              <w:jc w:val="both"/>
              <w:rPr>
                <w:lang w:val="vi-VN"/>
              </w:rPr>
            </w:pPr>
            <w:r w:rsidRPr="006A153F">
              <w:rPr>
                <w:lang w:val="vi-VN"/>
              </w:rPr>
              <w:t>4 cộng 2 bằng 6</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HS làm vào bảng con</w:t>
            </w:r>
          </w:p>
          <w:p w:rsidR="00DA735B" w:rsidRPr="006A153F" w:rsidRDefault="00DA735B" w:rsidP="007D4F9C">
            <w:pPr>
              <w:spacing w:after="0" w:line="240" w:lineRule="auto"/>
              <w:jc w:val="both"/>
              <w:rPr>
                <w:lang w:val="it-IT"/>
              </w:rPr>
            </w:pPr>
            <w:r w:rsidRPr="006A153F">
              <w:rPr>
                <w:lang w:val="it-IT"/>
              </w:rPr>
              <w:t>- HS chia sẻ:</w:t>
            </w:r>
          </w:p>
          <w:p w:rsidR="00DA735B" w:rsidRPr="006A153F" w:rsidRDefault="00DA735B" w:rsidP="007D4F9C">
            <w:pPr>
              <w:spacing w:after="0" w:line="240" w:lineRule="auto"/>
              <w:rPr>
                <w:lang w:val="it-IT"/>
              </w:rPr>
            </w:pPr>
            <w:r w:rsidRPr="006A153F">
              <w:rPr>
                <w:lang w:val="it-IT"/>
              </w:rPr>
              <w:t xml:space="preserve"> a.      381          b.         550                    </w:t>
            </w:r>
          </w:p>
          <w:p w:rsidR="00DA735B" w:rsidRPr="006A153F" w:rsidRDefault="00DA735B" w:rsidP="007D4F9C">
            <w:pPr>
              <w:spacing w:after="0" w:line="240" w:lineRule="auto"/>
              <w:rPr>
                <w:u w:val="single"/>
                <w:lang w:val="it-IT"/>
              </w:rPr>
            </w:pPr>
            <w:r w:rsidRPr="006A153F">
              <w:rPr>
                <w:lang w:val="it-IT"/>
              </w:rPr>
              <w:t xml:space="preserve">     +</w:t>
            </w:r>
            <w:r w:rsidRPr="006A153F">
              <w:rPr>
                <w:u w:val="single"/>
                <w:lang w:val="it-IT"/>
              </w:rPr>
              <w:t xml:space="preserve">  342</w:t>
            </w:r>
            <w:r w:rsidRPr="006A153F">
              <w:rPr>
                <w:lang w:val="it-IT"/>
              </w:rPr>
              <w:t xml:space="preserve">                    </w:t>
            </w:r>
            <w:r w:rsidRPr="006A153F">
              <w:rPr>
                <w:u w:val="single"/>
                <w:lang w:val="it-IT"/>
              </w:rPr>
              <w:t>+192</w:t>
            </w:r>
            <w:r w:rsidRPr="006A153F">
              <w:rPr>
                <w:lang w:val="it-IT"/>
              </w:rPr>
              <w:t xml:space="preserve">           </w:t>
            </w:r>
          </w:p>
          <w:p w:rsidR="00DA735B" w:rsidRPr="006A153F" w:rsidRDefault="00DA735B" w:rsidP="007D4F9C">
            <w:pPr>
              <w:spacing w:after="0" w:line="240" w:lineRule="auto"/>
              <w:rPr>
                <w:lang w:val="it-IT"/>
              </w:rPr>
            </w:pPr>
            <w:r w:rsidRPr="006A153F">
              <w:rPr>
                <w:lang w:val="it-IT"/>
              </w:rPr>
              <w:t xml:space="preserve">         723                       742</w:t>
            </w:r>
          </w:p>
          <w:p w:rsidR="00DA735B" w:rsidRPr="006A153F" w:rsidRDefault="00DA735B" w:rsidP="007D4F9C">
            <w:pPr>
              <w:spacing w:after="0" w:line="240" w:lineRule="auto"/>
              <w:rPr>
                <w:lang w:val="it-IT"/>
              </w:rPr>
            </w:pPr>
          </w:p>
          <w:p w:rsidR="00DA735B" w:rsidRPr="006A153F" w:rsidRDefault="00DA735B" w:rsidP="007D4F9C">
            <w:pPr>
              <w:spacing w:after="0" w:line="240" w:lineRule="auto"/>
              <w:rPr>
                <w:lang w:val="it-IT"/>
              </w:rPr>
            </w:pPr>
            <w:r w:rsidRPr="006A153F">
              <w:rPr>
                <w:lang w:val="it-IT"/>
              </w:rPr>
              <w:t>- 1 em đọc</w:t>
            </w:r>
          </w:p>
          <w:p w:rsidR="00DA735B" w:rsidRPr="006A153F" w:rsidRDefault="00DA735B" w:rsidP="007D4F9C">
            <w:pPr>
              <w:spacing w:after="0" w:line="240" w:lineRule="auto"/>
              <w:jc w:val="both"/>
              <w:rPr>
                <w:lang w:val="it-IT"/>
              </w:rPr>
            </w:pPr>
            <w:r w:rsidRPr="006A153F">
              <w:rPr>
                <w:lang w:val="it-IT"/>
              </w:rPr>
              <w:t>- HS nhắc lại yêu cầu của bài.</w:t>
            </w:r>
          </w:p>
          <w:p w:rsidR="00DA735B" w:rsidRPr="006A153F" w:rsidRDefault="00DA735B" w:rsidP="007D4F9C">
            <w:pPr>
              <w:spacing w:after="0" w:line="240" w:lineRule="auto"/>
              <w:jc w:val="both"/>
              <w:rPr>
                <w:lang w:val="it-IT"/>
              </w:rPr>
            </w:pPr>
            <w:r w:rsidRPr="006A153F">
              <w:rPr>
                <w:lang w:val="it-IT"/>
              </w:rPr>
              <w:t xml:space="preserve">    Đặt tính rồi tính</w:t>
            </w:r>
          </w:p>
          <w:p w:rsidR="00DA735B" w:rsidRPr="006A153F" w:rsidRDefault="00DA735B" w:rsidP="007D4F9C">
            <w:pPr>
              <w:spacing w:after="0" w:line="240" w:lineRule="auto"/>
              <w:jc w:val="both"/>
              <w:rPr>
                <w:lang w:val="it-IT"/>
              </w:rPr>
            </w:pPr>
            <w:r w:rsidRPr="006A153F">
              <w:rPr>
                <w:lang w:val="it-IT"/>
              </w:rPr>
              <w:t>- HS nêu</w:t>
            </w: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r w:rsidRPr="006A153F">
              <w:rPr>
                <w:lang w:val="it-IT"/>
              </w:rPr>
              <w:t>- Lớp làm bảng con</w:t>
            </w:r>
          </w:p>
          <w:p w:rsidR="00DA735B" w:rsidRPr="006A153F" w:rsidRDefault="00DA735B" w:rsidP="007D4F9C">
            <w:pPr>
              <w:spacing w:after="0" w:line="240" w:lineRule="auto"/>
              <w:jc w:val="both"/>
              <w:rPr>
                <w:lang w:val="it-IT"/>
              </w:rPr>
            </w:pPr>
            <w:r w:rsidRPr="006A153F">
              <w:rPr>
                <w:lang w:val="it-IT"/>
              </w:rPr>
              <w:t>- HS chia sẻ:</w:t>
            </w:r>
          </w:p>
          <w:p w:rsidR="00DA735B" w:rsidRPr="006A153F" w:rsidRDefault="00DA735B" w:rsidP="007D4F9C">
            <w:pPr>
              <w:spacing w:after="0" w:line="240" w:lineRule="auto"/>
              <w:rPr>
                <w:lang w:val="it-IT"/>
              </w:rPr>
            </w:pPr>
            <w:r w:rsidRPr="006A153F">
              <w:rPr>
                <w:lang w:val="it-IT"/>
              </w:rPr>
              <w:t xml:space="preserve">   457            326              762           546 </w:t>
            </w:r>
          </w:p>
          <w:p w:rsidR="00DA735B" w:rsidRPr="006A153F" w:rsidRDefault="00DA735B" w:rsidP="007D4F9C">
            <w:pPr>
              <w:spacing w:after="0" w:line="240" w:lineRule="auto"/>
              <w:rPr>
                <w:lang w:val="it-IT"/>
              </w:rPr>
            </w:pPr>
            <w:r w:rsidRPr="006A153F">
              <w:rPr>
                <w:u w:val="single"/>
                <w:lang w:val="it-IT"/>
              </w:rPr>
              <w:t xml:space="preserve">+ 452 </w:t>
            </w:r>
            <w:r w:rsidRPr="006A153F">
              <w:rPr>
                <w:lang w:val="it-IT"/>
              </w:rPr>
              <w:t xml:space="preserve">        </w:t>
            </w:r>
            <w:r w:rsidRPr="006A153F">
              <w:rPr>
                <w:u w:val="single"/>
                <w:lang w:val="it-IT"/>
              </w:rPr>
              <w:t>+  29</w:t>
            </w:r>
            <w:r w:rsidRPr="006A153F">
              <w:rPr>
                <w:lang w:val="it-IT"/>
              </w:rPr>
              <w:t xml:space="preserve">          </w:t>
            </w:r>
            <w:r w:rsidRPr="006A153F">
              <w:rPr>
                <w:u w:val="single"/>
                <w:lang w:val="it-IT"/>
              </w:rPr>
              <w:t>+  184</w:t>
            </w:r>
            <w:r w:rsidRPr="006A153F">
              <w:rPr>
                <w:lang w:val="it-IT"/>
              </w:rPr>
              <w:t xml:space="preserve">        + </w:t>
            </w:r>
            <w:r w:rsidRPr="006A153F">
              <w:rPr>
                <w:u w:val="single"/>
                <w:lang w:val="it-IT"/>
              </w:rPr>
              <w:t>172</w:t>
            </w:r>
          </w:p>
          <w:p w:rsidR="00DA735B" w:rsidRPr="006A153F" w:rsidRDefault="00DA735B" w:rsidP="007D4F9C">
            <w:pPr>
              <w:spacing w:after="0" w:line="240" w:lineRule="auto"/>
              <w:rPr>
                <w:lang w:val="it-IT"/>
              </w:rPr>
            </w:pPr>
            <w:r w:rsidRPr="006A153F">
              <w:rPr>
                <w:lang w:val="it-IT"/>
              </w:rPr>
              <w:t xml:space="preserve">   909            355              946           738</w:t>
            </w: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rPr>
                <w:lang w:val="it-IT"/>
              </w:rPr>
            </w:pPr>
            <w:r w:rsidRPr="006A153F">
              <w:rPr>
                <w:lang w:val="it-IT"/>
              </w:rPr>
              <w:t>- 1 HS đọc</w:t>
            </w:r>
          </w:p>
          <w:p w:rsidR="00DA735B" w:rsidRPr="006A153F" w:rsidRDefault="00DA735B" w:rsidP="007D4F9C">
            <w:pPr>
              <w:spacing w:after="0" w:line="240" w:lineRule="auto"/>
              <w:jc w:val="both"/>
              <w:rPr>
                <w:lang w:val="it-IT"/>
              </w:rPr>
            </w:pPr>
            <w:r w:rsidRPr="006A153F">
              <w:rPr>
                <w:lang w:val="it-IT"/>
              </w:rPr>
              <w:t>- Học sinh tự tìm hiểu yêu cầu của bài và làm bài.</w:t>
            </w:r>
          </w:p>
          <w:p w:rsidR="00DA735B" w:rsidRPr="006A153F" w:rsidRDefault="00DA735B" w:rsidP="007D4F9C">
            <w:pPr>
              <w:spacing w:after="0" w:line="240" w:lineRule="auto"/>
              <w:jc w:val="both"/>
              <w:rPr>
                <w:lang w:val="it-IT"/>
              </w:rPr>
            </w:pPr>
            <w:r w:rsidRPr="006A153F">
              <w:rPr>
                <w:lang w:val="it-IT"/>
              </w:rPr>
              <w:t>-   400 + 200 = ?</w:t>
            </w:r>
          </w:p>
          <w:p w:rsidR="00DA735B" w:rsidRPr="006A153F" w:rsidRDefault="00DA735B" w:rsidP="007D4F9C">
            <w:pPr>
              <w:spacing w:after="0" w:line="240" w:lineRule="auto"/>
              <w:jc w:val="both"/>
              <w:rPr>
                <w:lang w:val="it-IT"/>
              </w:rPr>
            </w:pPr>
            <w:r w:rsidRPr="006A153F">
              <w:rPr>
                <w:lang w:val="it-IT"/>
              </w:rPr>
              <w:t>4 trăm + 200 trăm = 6 trăm</w:t>
            </w:r>
          </w:p>
          <w:p w:rsidR="00DA735B" w:rsidRPr="006A153F" w:rsidRDefault="00DA735B" w:rsidP="007D4F9C">
            <w:pPr>
              <w:spacing w:after="0" w:line="240" w:lineRule="auto"/>
              <w:jc w:val="both"/>
              <w:rPr>
                <w:lang w:val="it-IT"/>
              </w:rPr>
            </w:pPr>
            <w:r w:rsidRPr="006A153F">
              <w:rPr>
                <w:lang w:val="it-IT"/>
              </w:rPr>
              <w:t xml:space="preserve">     400 + 200 = 600</w:t>
            </w:r>
          </w:p>
          <w:p w:rsidR="00DA735B" w:rsidRPr="006A153F" w:rsidRDefault="00DA735B" w:rsidP="007D4F9C">
            <w:pPr>
              <w:spacing w:after="0" w:line="240" w:lineRule="auto"/>
              <w:jc w:val="both"/>
              <w:rPr>
                <w:lang w:val="it-IT"/>
              </w:rPr>
            </w:pPr>
            <w:r w:rsidRPr="006A153F">
              <w:rPr>
                <w:lang w:val="it-IT"/>
              </w:rPr>
              <w:t>-  300 + 700 = ?</w:t>
            </w:r>
          </w:p>
          <w:p w:rsidR="00DA735B" w:rsidRPr="006A153F" w:rsidRDefault="00DA735B" w:rsidP="007D4F9C">
            <w:pPr>
              <w:spacing w:after="0" w:line="240" w:lineRule="auto"/>
              <w:jc w:val="both"/>
              <w:rPr>
                <w:lang w:val="it-IT"/>
              </w:rPr>
            </w:pPr>
            <w:r w:rsidRPr="006A153F">
              <w:rPr>
                <w:lang w:val="it-IT"/>
              </w:rPr>
              <w:t xml:space="preserve"> 3 trăm + 7 trăm = 10 trăm</w:t>
            </w:r>
          </w:p>
          <w:p w:rsidR="00DA735B" w:rsidRPr="006A153F" w:rsidRDefault="00DA735B" w:rsidP="007D4F9C">
            <w:pPr>
              <w:spacing w:after="0" w:line="240" w:lineRule="auto"/>
              <w:jc w:val="both"/>
              <w:rPr>
                <w:lang w:val="it-IT"/>
              </w:rPr>
            </w:pPr>
            <w:r w:rsidRPr="006A153F">
              <w:rPr>
                <w:lang w:val="it-IT"/>
              </w:rPr>
              <w:t xml:space="preserve">   300 + 700 = 1000</w:t>
            </w:r>
          </w:p>
          <w:p w:rsidR="00DA735B" w:rsidRPr="006A153F" w:rsidRDefault="00DA735B" w:rsidP="007D4F9C">
            <w:pPr>
              <w:spacing w:after="0" w:line="240" w:lineRule="auto"/>
              <w:jc w:val="both"/>
              <w:rPr>
                <w:lang w:val="it-IT"/>
              </w:rPr>
            </w:pPr>
            <w:r w:rsidRPr="006A153F">
              <w:rPr>
                <w:lang w:val="it-IT"/>
              </w:rPr>
              <w:t>- HS thực hiện</w:t>
            </w: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p>
          <w:p w:rsidR="00DA735B" w:rsidRPr="006A153F" w:rsidRDefault="00DA735B" w:rsidP="007D4F9C">
            <w:pPr>
              <w:spacing w:after="0" w:line="240" w:lineRule="auto"/>
              <w:jc w:val="both"/>
              <w:rPr>
                <w:lang w:val="it-IT"/>
              </w:rPr>
            </w:pPr>
            <w:r w:rsidRPr="006A153F">
              <w:rPr>
                <w:lang w:val="it-IT"/>
              </w:rPr>
              <w:t>- 1 HS đọc</w:t>
            </w:r>
          </w:p>
          <w:p w:rsidR="00DA735B" w:rsidRPr="006A153F" w:rsidRDefault="00DA735B" w:rsidP="007D4F9C">
            <w:pPr>
              <w:spacing w:after="0" w:line="240" w:lineRule="auto"/>
              <w:jc w:val="both"/>
              <w:rPr>
                <w:lang w:val="it-IT"/>
              </w:rPr>
            </w:pPr>
            <w:r w:rsidRPr="006A153F">
              <w:rPr>
                <w:lang w:val="it-IT"/>
              </w:rPr>
              <w:t xml:space="preserve">- Ngày thứ nhất đàn sếu bay được 248km. Ngày thứ hai đàn sếu bay được nhiều hơn ngày thứ nhất 70 km                                       </w:t>
            </w:r>
          </w:p>
          <w:p w:rsidR="00DA735B" w:rsidRPr="006A153F" w:rsidRDefault="00DA735B" w:rsidP="007D4F9C">
            <w:pPr>
              <w:spacing w:after="0" w:line="240" w:lineRule="auto"/>
              <w:jc w:val="both"/>
              <w:rPr>
                <w:lang w:val="it-IT"/>
              </w:rPr>
            </w:pPr>
            <w:r w:rsidRPr="006A153F">
              <w:rPr>
                <w:lang w:val="it-IT"/>
              </w:rPr>
              <w:t xml:space="preserve">- Ngày thứ hai đàn sếu bay được bao nhiêu km ?                                                   </w:t>
            </w:r>
          </w:p>
          <w:p w:rsidR="00DA735B" w:rsidRPr="006A153F" w:rsidRDefault="00DA735B" w:rsidP="007D4F9C">
            <w:pPr>
              <w:spacing w:after="0" w:line="240" w:lineRule="auto"/>
              <w:rPr>
                <w:bCs/>
                <w:lang w:val="it-IT"/>
              </w:rPr>
            </w:pPr>
            <w:r w:rsidRPr="006A153F">
              <w:rPr>
                <w:bCs/>
                <w:lang w:val="it-IT"/>
              </w:rPr>
              <w:t>- HS nêu</w:t>
            </w:r>
          </w:p>
          <w:p w:rsidR="00DA735B" w:rsidRPr="006A153F" w:rsidRDefault="00DA735B" w:rsidP="007D4F9C">
            <w:pPr>
              <w:spacing w:after="0" w:line="240" w:lineRule="auto"/>
              <w:jc w:val="center"/>
              <w:rPr>
                <w:b/>
                <w:lang w:val="it-IT"/>
              </w:rPr>
            </w:pPr>
          </w:p>
          <w:p w:rsidR="00DA735B" w:rsidRPr="006A153F" w:rsidRDefault="00DA735B" w:rsidP="007D4F9C">
            <w:pPr>
              <w:spacing w:after="0" w:line="240" w:lineRule="auto"/>
              <w:jc w:val="center"/>
              <w:rPr>
                <w:b/>
                <w:lang w:val="it-IT"/>
              </w:rPr>
            </w:pPr>
          </w:p>
          <w:p w:rsidR="00DA735B" w:rsidRPr="006A153F" w:rsidRDefault="00DA735B" w:rsidP="007D4F9C">
            <w:pPr>
              <w:spacing w:after="0" w:line="240" w:lineRule="auto"/>
              <w:rPr>
                <w:b/>
                <w:lang w:val="it-IT"/>
              </w:rPr>
            </w:pPr>
            <w:r w:rsidRPr="006A153F">
              <w:rPr>
                <w:b/>
                <w:lang w:val="it-IT"/>
              </w:rPr>
              <w:t xml:space="preserve">                      </w:t>
            </w:r>
          </w:p>
          <w:p w:rsidR="00DA735B" w:rsidRPr="006A153F" w:rsidRDefault="00DA735B" w:rsidP="007D4F9C">
            <w:pPr>
              <w:spacing w:after="0" w:line="240" w:lineRule="auto"/>
              <w:jc w:val="center"/>
              <w:rPr>
                <w:b/>
                <w:u w:val="single"/>
                <w:lang w:val="it-IT"/>
              </w:rPr>
            </w:pPr>
            <w:r w:rsidRPr="006A153F">
              <w:rPr>
                <w:b/>
                <w:u w:val="single"/>
                <w:lang w:val="it-IT"/>
              </w:rPr>
              <w:t>Bài giải</w:t>
            </w:r>
          </w:p>
          <w:p w:rsidR="00DA735B" w:rsidRPr="006A153F" w:rsidRDefault="00DA735B" w:rsidP="007D4F9C">
            <w:pPr>
              <w:spacing w:after="0" w:line="240" w:lineRule="auto"/>
              <w:jc w:val="center"/>
              <w:rPr>
                <w:lang w:val="it-IT"/>
              </w:rPr>
            </w:pPr>
            <w:r w:rsidRPr="006A153F">
              <w:rPr>
                <w:lang w:val="it-IT"/>
              </w:rPr>
              <w:t>Số km ngày thứ hai đàn sếu bay được là:        248 + 70 = 318 (km)</w:t>
            </w:r>
          </w:p>
          <w:p w:rsidR="00DA735B" w:rsidRPr="006A153F" w:rsidRDefault="00DA735B" w:rsidP="007D4F9C">
            <w:pPr>
              <w:spacing w:after="0" w:line="240" w:lineRule="auto"/>
              <w:jc w:val="center"/>
              <w:rPr>
                <w:lang w:val="it-IT"/>
              </w:rPr>
            </w:pPr>
            <w:r w:rsidRPr="006A153F">
              <w:rPr>
                <w:lang w:val="it-IT"/>
              </w:rPr>
              <w:t xml:space="preserve">                       Đáp số : 318 km</w:t>
            </w:r>
          </w:p>
          <w:p w:rsidR="00DA735B" w:rsidRPr="006A153F" w:rsidRDefault="00DA735B" w:rsidP="007D4F9C">
            <w:pPr>
              <w:spacing w:after="0" w:line="240" w:lineRule="auto"/>
              <w:rPr>
                <w:lang w:val="it-IT"/>
              </w:rPr>
            </w:pPr>
          </w:p>
          <w:p w:rsidR="00DA735B" w:rsidRPr="006A153F" w:rsidRDefault="00DA735B" w:rsidP="007D4F9C">
            <w:pPr>
              <w:spacing w:after="0" w:line="240" w:lineRule="auto"/>
              <w:rPr>
                <w:lang w:val="it-IT"/>
              </w:rPr>
            </w:pPr>
            <w:r w:rsidRPr="006A153F">
              <w:rPr>
                <w:lang w:val="it-IT"/>
              </w:rPr>
              <w:t>- 1 HS nêu đề bài</w:t>
            </w:r>
          </w:p>
          <w:p w:rsidR="00DA735B" w:rsidRPr="006A153F" w:rsidRDefault="00DA735B" w:rsidP="007D4F9C">
            <w:pPr>
              <w:spacing w:after="0" w:line="240" w:lineRule="auto"/>
              <w:rPr>
                <w:lang w:val="it-IT"/>
              </w:rPr>
            </w:pPr>
            <w:r w:rsidRPr="006A153F">
              <w:rPr>
                <w:lang w:val="it-IT"/>
              </w:rPr>
              <w:t>- Tính kết quả các phép tính và đọc kết quả đó.</w:t>
            </w:r>
          </w:p>
          <w:p w:rsidR="00DA735B" w:rsidRPr="006A153F" w:rsidRDefault="00DA735B" w:rsidP="007D4F9C">
            <w:pPr>
              <w:spacing w:after="0" w:line="240" w:lineRule="auto"/>
              <w:rPr>
                <w:lang w:val="it-IT"/>
              </w:rPr>
            </w:pPr>
          </w:p>
          <w:p w:rsidR="00DA735B" w:rsidRPr="006A153F" w:rsidRDefault="00DA735B" w:rsidP="007D4F9C">
            <w:pPr>
              <w:pStyle w:val="NoSpacing"/>
              <w:rPr>
                <w:sz w:val="24"/>
                <w:szCs w:val="24"/>
                <w:lang w:val="it-IT"/>
              </w:rPr>
            </w:pPr>
            <w:r w:rsidRPr="006A153F">
              <w:rPr>
                <w:lang w:val="it-IT"/>
              </w:rPr>
              <w:t>- Ta sẽ thực hiện từng phép  tính trên các bóng đèn sau đó tìm bóng đèn ra kết quả có cách đọc giống với cách đọc ghi trên nguồn điện (ở đây là ắc - quy)</w:t>
            </w:r>
          </w:p>
          <w:p w:rsidR="00DA735B" w:rsidRPr="006A153F" w:rsidRDefault="00DA735B" w:rsidP="007D4F9C">
            <w:pPr>
              <w:spacing w:after="0" w:line="240" w:lineRule="auto"/>
              <w:rPr>
                <w:lang w:val="it-IT"/>
              </w:rPr>
            </w:pPr>
          </w:p>
          <w:p w:rsidR="00DA735B" w:rsidRPr="006A153F" w:rsidRDefault="00DA735B" w:rsidP="007D4F9C">
            <w:pPr>
              <w:spacing w:after="0" w:line="240" w:lineRule="auto"/>
              <w:rPr>
                <w:lang w:val="it-IT"/>
              </w:rPr>
            </w:pPr>
            <w:r w:rsidRPr="006A153F">
              <w:rPr>
                <w:lang w:val="it-IT"/>
              </w:rPr>
              <w:t>- HS thực hiện, tìm ra kết quả.</w:t>
            </w:r>
          </w:p>
          <w:p w:rsidR="00DA735B" w:rsidRPr="006A153F" w:rsidRDefault="00DA735B" w:rsidP="007D4F9C">
            <w:pPr>
              <w:spacing w:after="0" w:line="240" w:lineRule="auto"/>
              <w:rPr>
                <w:lang w:val="it-IT"/>
              </w:rPr>
            </w:pPr>
          </w:p>
          <w:p w:rsidR="00DA735B" w:rsidRPr="006A153F" w:rsidRDefault="00DA735B" w:rsidP="007D4F9C">
            <w:pPr>
              <w:spacing w:after="0" w:line="240" w:lineRule="auto"/>
              <w:jc w:val="both"/>
              <w:rPr>
                <w:lang w:val="it-IT"/>
              </w:rPr>
            </w:pPr>
            <w:r w:rsidRPr="006A153F">
              <w:rPr>
                <w:lang w:val="it-IT"/>
              </w:rPr>
              <w:t>- HS trả lời câu hỏi trên bảng con Đ hay S</w:t>
            </w:r>
          </w:p>
          <w:p w:rsidR="00DA735B" w:rsidRPr="00E0773D" w:rsidRDefault="00DA735B" w:rsidP="007D4F9C">
            <w:pPr>
              <w:spacing w:after="0" w:line="240" w:lineRule="auto"/>
              <w:rPr>
                <w:lang w:val="nl-NL"/>
              </w:rPr>
            </w:pPr>
            <w:r w:rsidRPr="006A153F">
              <w:rPr>
                <w:lang w:val="it-IT"/>
              </w:rPr>
              <w:t xml:space="preserve"> </w:t>
            </w:r>
            <w:r w:rsidRPr="00E0773D">
              <w:rPr>
                <w:lang w:val="nl-NL"/>
              </w:rPr>
              <w:t>a. S;  b. Đ</w:t>
            </w:r>
          </w:p>
        </w:tc>
      </w:tr>
    </w:tbl>
    <w:p w:rsidR="00DA735B" w:rsidRPr="00025095" w:rsidRDefault="00DA735B" w:rsidP="007D4F9C">
      <w:pPr>
        <w:spacing w:after="0" w:line="240" w:lineRule="auto"/>
        <w:jc w:val="center"/>
        <w:rPr>
          <w:b/>
          <w:bCs/>
          <w:szCs w:val="28"/>
        </w:rPr>
      </w:pPr>
      <w:r>
        <w:rPr>
          <w:b/>
          <w:bCs/>
          <w:szCs w:val="28"/>
          <w:lang w:val="vi-VN"/>
        </w:rPr>
        <w:t xml:space="preserve">Tiết </w:t>
      </w:r>
      <w:r>
        <w:rPr>
          <w:b/>
          <w:bCs/>
          <w:szCs w:val="28"/>
        </w:rPr>
        <w:t>3</w:t>
      </w:r>
    </w:p>
    <w:p w:rsidR="00DA735B" w:rsidRPr="003A5478" w:rsidRDefault="00DA735B" w:rsidP="007D4F9C">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03/04/2024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060C00">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997721" w:rsidTr="00060C00">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6A153F" w:rsidRDefault="00DA735B" w:rsidP="007D4F9C">
            <w:pPr>
              <w:pStyle w:val="ListParagraph"/>
              <w:spacing w:after="0" w:line="240" w:lineRule="auto"/>
              <w:ind w:left="0"/>
            </w:pPr>
            <w:r w:rsidRPr="006A153F">
              <w:rPr>
                <w:color w:val="000000"/>
                <w:szCs w:val="28"/>
              </w:rPr>
              <w:t>- GV tổ chức cho HS làm bảng con:</w:t>
            </w:r>
          </w:p>
          <w:p w:rsidR="00DA735B" w:rsidRPr="006A153F" w:rsidRDefault="00DA735B" w:rsidP="007D4F9C">
            <w:pPr>
              <w:spacing w:after="0" w:line="240" w:lineRule="auto"/>
              <w:jc w:val="both"/>
            </w:pPr>
            <w:r w:rsidRPr="006A153F">
              <w:t>263 + 620                 124 + 53</w:t>
            </w:r>
          </w:p>
          <w:p w:rsidR="00DA735B" w:rsidRPr="006A153F" w:rsidRDefault="00DA735B" w:rsidP="007D4F9C">
            <w:pPr>
              <w:spacing w:after="0" w:line="240" w:lineRule="auto"/>
              <w:jc w:val="both"/>
            </w:pPr>
            <w:r w:rsidRPr="006A153F">
              <w:t>- Giáo viên nhận xét, tuyên dương.</w:t>
            </w:r>
          </w:p>
          <w:p w:rsidR="00DA735B" w:rsidRPr="006A153F" w:rsidRDefault="00DA735B" w:rsidP="007D4F9C">
            <w:pPr>
              <w:spacing w:after="0" w:line="240" w:lineRule="auto"/>
              <w:rPr>
                <w:b/>
                <w:bCs/>
                <w:i/>
              </w:rPr>
            </w:pPr>
            <w:r w:rsidRPr="006A153F">
              <w:rPr>
                <w:bCs/>
              </w:rPr>
              <w:t xml:space="preserve">- Giới thiệu bài mới và ghi đầu bài lên bảng: </w:t>
            </w:r>
            <w:r w:rsidRPr="006A153F">
              <w:rPr>
                <w:b/>
                <w:bCs/>
                <w:i/>
              </w:rPr>
              <w:t>Luyện tập.</w:t>
            </w:r>
          </w:p>
          <w:p w:rsidR="00DA735B" w:rsidRPr="003A5478" w:rsidRDefault="00DA735B" w:rsidP="007D4F9C">
            <w:pPr>
              <w:spacing w:after="0" w:line="240" w:lineRule="auto"/>
              <w:rPr>
                <w:b/>
                <w:bCs/>
                <w:szCs w:val="28"/>
                <w:lang w:val="vi-VN" w:eastAsia="vi-VN"/>
              </w:rPr>
            </w:pPr>
            <w:r w:rsidRPr="003A5478">
              <w:rPr>
                <w:b/>
                <w:bCs/>
                <w:szCs w:val="28"/>
                <w:lang w:val="vi-VN" w:eastAsia="vi-VN"/>
              </w:rPr>
              <w:t xml:space="preserve">2. </w:t>
            </w:r>
            <w:r>
              <w:rPr>
                <w:b/>
                <w:bCs/>
                <w:szCs w:val="28"/>
                <w:lang w:val="vi-VN" w:eastAsia="vi-VN"/>
              </w:rPr>
              <w:t>Luyện tập</w:t>
            </w:r>
            <w:r w:rsidRPr="003A5478">
              <w:rPr>
                <w:b/>
                <w:bCs/>
                <w:szCs w:val="28"/>
                <w:lang w:val="vi-VN" w:eastAsia="vi-VN"/>
              </w:rPr>
              <w:t>: (</w:t>
            </w:r>
            <w:r>
              <w:rPr>
                <w:b/>
                <w:bCs/>
                <w:szCs w:val="28"/>
                <w:lang w:val="vi-VN" w:eastAsia="vi-VN"/>
              </w:rPr>
              <w:t>25</w:t>
            </w:r>
            <w:r w:rsidRPr="003A5478">
              <w:rPr>
                <w:b/>
                <w:bCs/>
                <w:szCs w:val="28"/>
                <w:lang w:val="vi-VN" w:eastAsia="vi-VN"/>
              </w:rPr>
              <w:t xml:space="preserve"> phút)</w:t>
            </w:r>
          </w:p>
          <w:p w:rsidR="00DA735B" w:rsidRPr="006A153F" w:rsidRDefault="00DA735B" w:rsidP="007D4F9C">
            <w:pPr>
              <w:spacing w:after="0" w:line="240" w:lineRule="auto"/>
              <w:rPr>
                <w:b/>
              </w:rPr>
            </w:pPr>
            <w:r w:rsidRPr="006A153F">
              <w:rPr>
                <w:b/>
              </w:rPr>
              <w:t xml:space="preserve">* Bài 1: Đặt tính rồi tính  </w:t>
            </w:r>
          </w:p>
          <w:p w:rsidR="00DA735B" w:rsidRPr="006A153F" w:rsidRDefault="00DA735B" w:rsidP="007D4F9C">
            <w:pPr>
              <w:spacing w:after="0" w:line="240" w:lineRule="auto"/>
              <w:jc w:val="both"/>
            </w:pPr>
            <w:r w:rsidRPr="006A153F">
              <w:t>- Gọi HS đọc yêu cầu bài tập</w:t>
            </w:r>
          </w:p>
          <w:p w:rsidR="00DA735B" w:rsidRPr="006A153F" w:rsidRDefault="00DA735B" w:rsidP="007D4F9C">
            <w:pPr>
              <w:spacing w:after="0" w:line="240" w:lineRule="auto"/>
              <w:jc w:val="both"/>
            </w:pPr>
            <w:r w:rsidRPr="006A153F">
              <w:t>- GV nêu yêu cầu của bài.</w:t>
            </w:r>
          </w:p>
          <w:p w:rsidR="00DA735B" w:rsidRPr="006A153F" w:rsidRDefault="00DA735B" w:rsidP="007D4F9C">
            <w:pPr>
              <w:spacing w:after="0" w:line="240" w:lineRule="auto"/>
              <w:jc w:val="both"/>
              <w:rPr>
                <w:b/>
              </w:rPr>
            </w:pPr>
            <w:r w:rsidRPr="006A153F">
              <w:rPr>
                <w:b/>
                <w:color w:val="FF0000"/>
              </w:rPr>
              <w:t xml:space="preserve"> </w:t>
            </w:r>
            <w:r w:rsidRPr="006A153F">
              <w:t>- Bài tập yêu cầu chúng ta làm gì?</w:t>
            </w:r>
          </w:p>
          <w:p w:rsidR="00DA735B" w:rsidRPr="006A153F" w:rsidRDefault="00DA735B" w:rsidP="007D4F9C">
            <w:pPr>
              <w:spacing w:after="0" w:line="240" w:lineRule="auto"/>
            </w:pPr>
            <w:r w:rsidRPr="006A153F">
              <w:t>- 1 HS nêu cách đặt tính.</w:t>
            </w:r>
          </w:p>
          <w:p w:rsidR="00DA735B" w:rsidRPr="006A153F" w:rsidRDefault="00DA735B" w:rsidP="007D4F9C">
            <w:pPr>
              <w:spacing w:after="0" w:line="240" w:lineRule="auto"/>
            </w:pPr>
            <w:r w:rsidRPr="006A153F">
              <w:t>- Yêu cầu HS làm bài vào bảng con</w:t>
            </w: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548 + 312                     592  + 234                    690  +   89                    427 + 125</w:t>
            </w:r>
          </w:p>
          <w:p w:rsidR="00DA735B" w:rsidRPr="006A153F" w:rsidRDefault="00DA735B" w:rsidP="007D4F9C">
            <w:pPr>
              <w:spacing w:after="0" w:line="240" w:lineRule="auto"/>
            </w:pPr>
          </w:p>
          <w:p w:rsidR="00DA735B" w:rsidRPr="006A153F" w:rsidRDefault="00DA735B" w:rsidP="007D4F9C">
            <w:pPr>
              <w:spacing w:after="0" w:line="240" w:lineRule="auto"/>
              <w:jc w:val="both"/>
            </w:pPr>
          </w:p>
          <w:p w:rsidR="00DA735B" w:rsidRPr="006A153F" w:rsidRDefault="00DA735B" w:rsidP="007D4F9C">
            <w:pPr>
              <w:spacing w:after="0" w:line="240" w:lineRule="auto"/>
            </w:pPr>
            <w:r w:rsidRPr="006A153F">
              <w:t>- Giáo viên nhận xét, tuyên dương.</w:t>
            </w:r>
          </w:p>
          <w:p w:rsidR="00DA735B" w:rsidRPr="006A153F" w:rsidRDefault="00DA735B" w:rsidP="007D4F9C">
            <w:pPr>
              <w:spacing w:after="0" w:line="240" w:lineRule="auto"/>
              <w:jc w:val="both"/>
              <w:rPr>
                <w:b/>
                <w:color w:val="FF0000"/>
                <w:u w:val="single"/>
              </w:rPr>
            </w:pPr>
            <w:r w:rsidRPr="006A153F">
              <w:rPr>
                <w:b/>
              </w:rPr>
              <w:t xml:space="preserve">* </w:t>
            </w:r>
            <w:r w:rsidRPr="006A153F">
              <w:rPr>
                <w:b/>
                <w:u w:val="single"/>
              </w:rPr>
              <w:t xml:space="preserve"> Bài 2:</w:t>
            </w:r>
            <w:r w:rsidRPr="006A153F">
              <w:rPr>
                <w:b/>
                <w:color w:val="FF0000"/>
                <w:u w:val="single"/>
              </w:rPr>
              <w:t xml:space="preserve"> </w:t>
            </w:r>
          </w:p>
          <w:p w:rsidR="00DA735B" w:rsidRPr="00E0773D" w:rsidRDefault="00DA735B" w:rsidP="007D4F9C">
            <w:pPr>
              <w:spacing w:after="0" w:line="240" w:lineRule="auto"/>
              <w:jc w:val="both"/>
              <w:rPr>
                <w:lang w:val="vi-VN"/>
              </w:rPr>
            </w:pPr>
            <w:r w:rsidRPr="006A153F">
              <w:t>- Gọi 1 HS nêu yêu cầu bài</w:t>
            </w:r>
          </w:p>
          <w:p w:rsidR="00DA735B" w:rsidRPr="006A153F" w:rsidRDefault="00DA735B" w:rsidP="007D4F9C">
            <w:pPr>
              <w:spacing w:after="0" w:line="240" w:lineRule="auto"/>
              <w:jc w:val="both"/>
              <w:rPr>
                <w:lang w:val="vi-VN"/>
              </w:rPr>
            </w:pPr>
            <w:r w:rsidRPr="006A153F">
              <w:rPr>
                <w:lang w:val="vi-VN"/>
              </w:rPr>
              <w:t>+ Bài toán cho biết gì?</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Bài toán hỏi gì?</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Để tính được  Toà nhà B cao bao nhiêu mét em hãy nêu phép tính ?</w:t>
            </w:r>
          </w:p>
          <w:p w:rsidR="00DA735B" w:rsidRPr="006A153F" w:rsidRDefault="00DA735B" w:rsidP="007D4F9C">
            <w:pPr>
              <w:spacing w:after="0" w:line="240" w:lineRule="auto"/>
              <w:jc w:val="both"/>
              <w:rPr>
                <w:lang w:val="vi-VN"/>
              </w:rPr>
            </w:pPr>
            <w:r w:rsidRPr="006A153F">
              <w:rPr>
                <w:lang w:val="vi-VN"/>
              </w:rPr>
              <w:t>- Yêu cầu 1HS làm vào bảng phụ cả lớp làm vào vở.</w:t>
            </w:r>
          </w:p>
          <w:p w:rsidR="00DA735B" w:rsidRPr="006A153F" w:rsidRDefault="00DA735B" w:rsidP="007D4F9C">
            <w:pPr>
              <w:pStyle w:val="Footer"/>
              <w:tabs>
                <w:tab w:val="clear" w:pos="4320"/>
                <w:tab w:val="clear" w:pos="8640"/>
              </w:tabs>
              <w:jc w:val="both"/>
              <w:rPr>
                <w:lang w:val="vi-VN"/>
              </w:rPr>
            </w:pPr>
            <w:r w:rsidRPr="006A153F">
              <w:rPr>
                <w:lang w:val="vi-VN"/>
              </w:rPr>
              <w:t>- Yêu cầu 1 em lên bảng chia sẻ kết quả.</w:t>
            </w:r>
          </w:p>
          <w:p w:rsidR="00DA735B" w:rsidRPr="006A153F" w:rsidRDefault="00DA735B" w:rsidP="007D4F9C">
            <w:pPr>
              <w:pStyle w:val="Footer"/>
              <w:tabs>
                <w:tab w:val="clear" w:pos="4320"/>
                <w:tab w:val="clear" w:pos="8640"/>
              </w:tabs>
              <w:jc w:val="both"/>
              <w:rPr>
                <w:lang w:val="vi-VN"/>
              </w:rPr>
            </w:pPr>
          </w:p>
          <w:p w:rsidR="00DA735B" w:rsidRPr="006A153F" w:rsidRDefault="00DA735B" w:rsidP="007D4F9C">
            <w:pPr>
              <w:pStyle w:val="Footer"/>
              <w:tabs>
                <w:tab w:val="clear" w:pos="4320"/>
                <w:tab w:val="clear" w:pos="8640"/>
              </w:tabs>
              <w:jc w:val="both"/>
              <w:rPr>
                <w:lang w:val="vi-VN"/>
              </w:rPr>
            </w:pPr>
            <w:r w:rsidRPr="006A153F">
              <w:rPr>
                <w:lang w:val="vi-VN"/>
              </w:rPr>
              <w:t>- Nhận xét, tuyên dương</w:t>
            </w:r>
          </w:p>
          <w:p w:rsidR="00DA735B" w:rsidRPr="006A153F" w:rsidRDefault="00DA735B" w:rsidP="007D4F9C">
            <w:pPr>
              <w:spacing w:after="0" w:line="240" w:lineRule="auto"/>
              <w:rPr>
                <w:lang w:val="vi-VN"/>
              </w:rPr>
            </w:pPr>
            <w:r w:rsidRPr="006A153F">
              <w:rPr>
                <w:b/>
                <w:u w:val="single"/>
                <w:lang w:val="vi-VN"/>
              </w:rPr>
              <w:t>*Bài 3:</w:t>
            </w:r>
            <w:r w:rsidRPr="006A153F">
              <w:rPr>
                <w:lang w:val="vi-VN"/>
              </w:rPr>
              <w:t xml:space="preserve"> Tính</w:t>
            </w:r>
          </w:p>
          <w:p w:rsidR="00DA735B" w:rsidRPr="006A153F" w:rsidRDefault="00DA735B" w:rsidP="007D4F9C">
            <w:pPr>
              <w:spacing w:after="0" w:line="240" w:lineRule="auto"/>
              <w:rPr>
                <w:lang w:val="vi-VN"/>
              </w:rPr>
            </w:pPr>
            <w:r w:rsidRPr="006A153F">
              <w:rPr>
                <w:lang w:val="vi-VN"/>
              </w:rPr>
              <w:t>- Gọi 1 HS nêu đề bài</w:t>
            </w:r>
          </w:p>
          <w:p w:rsidR="00DA735B" w:rsidRPr="006A153F" w:rsidRDefault="00DA735B" w:rsidP="007D4F9C">
            <w:pPr>
              <w:spacing w:after="0" w:line="240" w:lineRule="auto"/>
              <w:rPr>
                <w:lang w:val="vi-VN"/>
              </w:rPr>
            </w:pPr>
            <w:r w:rsidRPr="006A153F">
              <w:rPr>
                <w:lang w:val="vi-VN"/>
              </w:rPr>
              <w:t xml:space="preserve"> GV đưa ra bài toán;</w:t>
            </w:r>
          </w:p>
          <w:p w:rsidR="00DA735B" w:rsidRPr="006A153F" w:rsidRDefault="00DA735B" w:rsidP="007D4F9C">
            <w:pPr>
              <w:spacing w:after="0" w:line="240" w:lineRule="auto"/>
              <w:rPr>
                <w:lang w:val="vi-VN"/>
              </w:rPr>
            </w:pPr>
            <w:r w:rsidRPr="006A153F">
              <w:rPr>
                <w:lang w:val="vi-VN"/>
              </w:rPr>
              <w:t xml:space="preserve">    468 + 22 + 200</w:t>
            </w:r>
          </w:p>
          <w:p w:rsidR="00DA735B" w:rsidRPr="006A153F" w:rsidRDefault="00DA735B" w:rsidP="007D4F9C">
            <w:pPr>
              <w:spacing w:after="0" w:line="240" w:lineRule="auto"/>
              <w:rPr>
                <w:lang w:val="vi-VN"/>
              </w:rPr>
            </w:pPr>
            <w:r w:rsidRPr="006A153F">
              <w:rPr>
                <w:lang w:val="vi-VN"/>
              </w:rPr>
              <w:t>- GV hỏi:</w:t>
            </w:r>
          </w:p>
          <w:p w:rsidR="00DA735B" w:rsidRPr="006A153F" w:rsidRDefault="00DA735B" w:rsidP="007D4F9C">
            <w:pPr>
              <w:spacing w:after="0" w:line="240" w:lineRule="auto"/>
              <w:rPr>
                <w:lang w:val="vi-VN"/>
              </w:rPr>
            </w:pPr>
            <w:r w:rsidRPr="006A153F">
              <w:rPr>
                <w:lang w:val="vi-VN"/>
              </w:rPr>
              <w:t>+ Đây là bài toán có mấy phép tính ?</w:t>
            </w:r>
          </w:p>
          <w:p w:rsidR="00DA735B" w:rsidRPr="006A153F" w:rsidRDefault="00DA735B" w:rsidP="007D4F9C">
            <w:pPr>
              <w:spacing w:after="0" w:line="240" w:lineRule="auto"/>
              <w:rPr>
                <w:lang w:val="vi-VN"/>
              </w:rPr>
            </w:pPr>
            <w:r w:rsidRPr="006A153F">
              <w:rPr>
                <w:lang w:val="vi-VN"/>
              </w:rPr>
              <w:t>+ Bạn nào có thể nêu cách thực hiện phép tính của bài toán này ? </w:t>
            </w:r>
          </w:p>
          <w:p w:rsidR="00DA735B" w:rsidRPr="006A153F" w:rsidRDefault="00DA735B" w:rsidP="007D4F9C">
            <w:pPr>
              <w:spacing w:after="0" w:line="240" w:lineRule="auto"/>
              <w:rPr>
                <w:lang w:val="vi-VN"/>
              </w:rPr>
            </w:pPr>
            <w:r w:rsidRPr="006A153F">
              <w:rPr>
                <w:lang w:val="vi-VN"/>
              </w:rPr>
              <w:t>- Yêu cầu HS làm bài theo nhóm 4</w:t>
            </w:r>
          </w:p>
          <w:p w:rsidR="00DA735B" w:rsidRPr="006A153F" w:rsidRDefault="00DA735B" w:rsidP="007D4F9C">
            <w:pPr>
              <w:spacing w:after="0" w:line="240" w:lineRule="auto"/>
              <w:rPr>
                <w:lang w:val="vi-VN"/>
              </w:rPr>
            </w:pPr>
            <w:r w:rsidRPr="006A153F">
              <w:rPr>
                <w:lang w:val="vi-VN"/>
              </w:rPr>
              <w:t>Nhóm 1 + 2:      75 – 25 + 550</w:t>
            </w:r>
          </w:p>
          <w:p w:rsidR="00DA735B" w:rsidRPr="006A153F" w:rsidRDefault="00DA735B" w:rsidP="007D4F9C">
            <w:pPr>
              <w:spacing w:after="0" w:line="240" w:lineRule="auto"/>
              <w:rPr>
                <w:lang w:val="vi-VN"/>
              </w:rPr>
            </w:pPr>
            <w:r w:rsidRPr="006A153F">
              <w:rPr>
                <w:lang w:val="vi-VN"/>
              </w:rPr>
              <w:t>Nhóm 3 + 4:      747 + 123 – 100</w:t>
            </w:r>
          </w:p>
          <w:p w:rsidR="00DA735B" w:rsidRPr="006A153F" w:rsidRDefault="00DA735B" w:rsidP="007D4F9C">
            <w:pPr>
              <w:spacing w:after="0" w:line="240" w:lineRule="auto"/>
              <w:rPr>
                <w:lang w:val="vi-VN"/>
              </w:rPr>
            </w:pPr>
            <w:r w:rsidRPr="006A153F">
              <w:rPr>
                <w:lang w:val="vi-VN"/>
              </w:rPr>
              <w:t>- Gọi HS chia sẻ</w:t>
            </w:r>
          </w:p>
          <w:p w:rsidR="00DA735B" w:rsidRPr="006A153F" w:rsidRDefault="00DA735B" w:rsidP="007D4F9C">
            <w:pPr>
              <w:spacing w:after="0" w:line="240" w:lineRule="auto"/>
              <w:rPr>
                <w:lang w:val="vi-VN"/>
              </w:rPr>
            </w:pPr>
            <w:r w:rsidRPr="006A153F">
              <w:rPr>
                <w:lang w:val="vi-VN"/>
              </w:rPr>
              <w:t>- Nhận xét, tuyên dương</w:t>
            </w:r>
          </w:p>
          <w:p w:rsidR="00DA735B" w:rsidRPr="006A153F" w:rsidRDefault="00DA735B" w:rsidP="007D4F9C">
            <w:pPr>
              <w:spacing w:after="0" w:line="240" w:lineRule="auto"/>
              <w:rPr>
                <w:b/>
                <w:u w:val="single"/>
                <w:lang w:val="vi-VN"/>
              </w:rPr>
            </w:pPr>
            <w:r w:rsidRPr="006A153F">
              <w:rPr>
                <w:b/>
                <w:u w:val="single"/>
                <w:lang w:val="vi-VN"/>
              </w:rPr>
              <w:t>Bài 4:</w:t>
            </w:r>
          </w:p>
          <w:p w:rsidR="00DA735B" w:rsidRPr="006A153F" w:rsidRDefault="00DA735B" w:rsidP="007D4F9C">
            <w:pPr>
              <w:pStyle w:val="NoSpacing"/>
              <w:rPr>
                <w:lang w:val="vi-VN"/>
              </w:rPr>
            </w:pPr>
            <w:r w:rsidRPr="006A153F">
              <w:rPr>
                <w:lang w:val="vi-VN"/>
              </w:rPr>
              <w:t>- Gọi HS nêu yêu cầu bài 4</w:t>
            </w:r>
          </w:p>
          <w:p w:rsidR="00DA735B" w:rsidRPr="006A153F" w:rsidRDefault="00DA735B" w:rsidP="007D4F9C">
            <w:pPr>
              <w:pStyle w:val="NoSpacing"/>
              <w:rPr>
                <w:lang w:val="vi-VN"/>
              </w:rPr>
            </w:pPr>
            <w:r w:rsidRPr="006A153F">
              <w:rPr>
                <w:lang w:val="vi-VN"/>
              </w:rPr>
              <w:t>Yêu cầu học sinh quan sát tranh và nêu các dữ kiện ( lượng nước ở mỗi bể).</w:t>
            </w:r>
          </w:p>
          <w:p w:rsidR="00DA735B" w:rsidRPr="006A153F" w:rsidRDefault="00DA735B" w:rsidP="007D4F9C">
            <w:pPr>
              <w:spacing w:after="0" w:line="240" w:lineRule="auto"/>
              <w:rPr>
                <w:lang w:val="vi-VN"/>
              </w:rPr>
            </w:pPr>
            <w:r w:rsidRPr="006A153F">
              <w:rPr>
                <w:lang w:val="vi-VN"/>
              </w:rPr>
              <w:t>- Bể 1 đựng được bao nhiêu lít nước ?</w:t>
            </w:r>
          </w:p>
          <w:p w:rsidR="00DA735B" w:rsidRPr="006A153F" w:rsidRDefault="00DA735B" w:rsidP="007D4F9C">
            <w:pPr>
              <w:spacing w:after="0" w:line="240" w:lineRule="auto"/>
              <w:rPr>
                <w:lang w:val="vi-VN"/>
              </w:rPr>
            </w:pPr>
            <w:r w:rsidRPr="006A153F">
              <w:rPr>
                <w:lang w:val="vi-VN"/>
              </w:rPr>
              <w:t>- Bể 2 đựng được bao nhiêu lít nước ?</w:t>
            </w:r>
          </w:p>
          <w:p w:rsidR="00DA735B" w:rsidRPr="006A153F" w:rsidRDefault="00DA735B" w:rsidP="007D4F9C">
            <w:pPr>
              <w:pStyle w:val="NoSpacing"/>
              <w:rPr>
                <w:lang w:val="vi-VN"/>
              </w:rPr>
            </w:pPr>
            <w:r w:rsidRPr="006A153F">
              <w:rPr>
                <w:lang w:val="vi-VN"/>
              </w:rPr>
              <w:t>- Để biết được sau khi hai bể đầy nước, tổng lượng nước trong hai bể là bao nhiêu lít ta nên làm thế nào ?</w:t>
            </w:r>
          </w:p>
          <w:p w:rsidR="00DA735B" w:rsidRPr="006A153F" w:rsidRDefault="00DA735B" w:rsidP="007D4F9C">
            <w:pPr>
              <w:pStyle w:val="NoSpacing"/>
              <w:rPr>
                <w:lang w:val="vi-VN"/>
              </w:rPr>
            </w:pPr>
            <w:r w:rsidRPr="006A153F">
              <w:rPr>
                <w:lang w:val="vi-VN"/>
              </w:rPr>
              <w:t xml:space="preserve"> Yêu cầu học sinh viết phép tính và thực hiện 240 + 320 = 560.Sau đó trả lời câu hỏi của bài toán. </w:t>
            </w:r>
          </w:p>
          <w:p w:rsidR="00DA735B" w:rsidRPr="006A153F" w:rsidRDefault="00DA735B" w:rsidP="007D4F9C">
            <w:pPr>
              <w:pStyle w:val="NoSpacing"/>
              <w:rPr>
                <w:sz w:val="24"/>
                <w:szCs w:val="24"/>
                <w:lang w:val="vi-VN"/>
              </w:rPr>
            </w:pPr>
            <w:r w:rsidRPr="006A153F">
              <w:rPr>
                <w:lang w:val="vi-VN"/>
              </w:rPr>
              <w:t>Vậy: “Sau khi các bể đầy nước, tổng lượng nước ở hai bể là bao nhiêu lít ?</w:t>
            </w:r>
          </w:p>
          <w:p w:rsidR="00DA735B" w:rsidRPr="006A153F" w:rsidRDefault="00DA735B" w:rsidP="007D4F9C">
            <w:pPr>
              <w:pStyle w:val="NoSpacing"/>
              <w:rPr>
                <w:lang w:val="vi-VN"/>
              </w:rPr>
            </w:pPr>
            <w:r w:rsidRPr="006A153F">
              <w:rPr>
                <w:lang w:val="vi-VN"/>
              </w:rPr>
              <w:t> - Nhận xét, tuyên dương</w:t>
            </w:r>
          </w:p>
          <w:p w:rsidR="00DA735B" w:rsidRPr="006A153F" w:rsidRDefault="00DA735B" w:rsidP="007D4F9C">
            <w:pPr>
              <w:pStyle w:val="NoSpacing"/>
              <w:rPr>
                <w:b/>
                <w:u w:val="single"/>
                <w:lang w:val="vi-VN"/>
              </w:rPr>
            </w:pPr>
            <w:r w:rsidRPr="006A153F">
              <w:rPr>
                <w:b/>
                <w:u w:val="single"/>
                <w:lang w:val="vi-VN"/>
              </w:rPr>
              <w:t>* Bài 5:</w:t>
            </w:r>
          </w:p>
          <w:p w:rsidR="00DA735B" w:rsidRPr="006A153F" w:rsidRDefault="00DA735B" w:rsidP="007D4F9C">
            <w:pPr>
              <w:pStyle w:val="NoSpacing"/>
              <w:rPr>
                <w:lang w:val="vi-VN"/>
              </w:rPr>
            </w:pPr>
            <w:r w:rsidRPr="006A153F">
              <w:rPr>
                <w:lang w:val="vi-VN"/>
              </w:rPr>
              <w:t>- Gọi HS đọc yêu cầu bài tập và làm việc theo nhóm đôi.</w:t>
            </w:r>
          </w:p>
          <w:p w:rsidR="00DA735B" w:rsidRPr="006A153F" w:rsidRDefault="00DA735B" w:rsidP="007D4F9C">
            <w:pPr>
              <w:pStyle w:val="NoSpacing"/>
              <w:rPr>
                <w:lang w:val="vi-VN"/>
              </w:rPr>
            </w:pPr>
            <w:r>
              <w:rPr>
                <w:noProof/>
              </w:rPr>
              <w:pict>
                <v:shapetype id="_x0000_t32" coordsize="21600,21600" o:spt="32" o:oned="t" path="m,l21600,21600e" filled="f">
                  <v:path arrowok="t" fillok="f" o:connecttype="none"/>
                  <o:lock v:ext="edit" shapetype="t"/>
                </v:shapetype>
                <v:shape id="Straight Arrow Connector 3" o:spid="_x0000_s1027" type="#_x0000_t32" style="position:absolute;margin-left:71.1pt;margin-top:45.95pt;width:15pt;height:.7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">
                  <v:stroke endarrow="block"/>
                </v:shape>
              </w:pict>
            </w:r>
            <w:r>
              <w:rPr>
                <w:noProof/>
              </w:rPr>
              <w:pict>
                <v:shape id="Straight Arrow Connector 2" o:spid="_x0000_s1028" type="#_x0000_t32" style="position:absolute;margin-left:64.35pt;margin-top:31.7pt;width:0;height:14.25pt;flip: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">
                  <v:stroke endarrow="block"/>
                </v:shape>
              </w:pict>
            </w:r>
            <w:r w:rsidRPr="006A153F">
              <w:rPr>
                <w:lang w:val="vi-VN"/>
              </w:rPr>
              <w:t>Giáo viên minh họa từng bước đi của robot  Tíc – tốc  theo dãy lệnh. Ở câu a làm mẫu “         ”.</w:t>
            </w:r>
          </w:p>
          <w:p w:rsidR="00DA735B" w:rsidRPr="006A153F" w:rsidRDefault="00DA735B" w:rsidP="007D4F9C">
            <w:pPr>
              <w:pStyle w:val="NoSpacing"/>
              <w:rPr>
                <w:lang w:val="vi-VN"/>
              </w:rPr>
            </w:pPr>
          </w:p>
          <w:p w:rsidR="00DA735B" w:rsidRPr="006A153F" w:rsidRDefault="00DA735B" w:rsidP="007D4F9C">
            <w:pPr>
              <w:pStyle w:val="NoSpacing"/>
              <w:rPr>
                <w:lang w:val="vi-VN"/>
              </w:rPr>
            </w:pPr>
          </w:p>
          <w:p w:rsidR="00DA735B" w:rsidRPr="006A153F" w:rsidRDefault="00DA735B" w:rsidP="007D4F9C">
            <w:pPr>
              <w:pStyle w:val="NoSpacing"/>
              <w:rPr>
                <w:lang w:val="vi-VN"/>
              </w:rPr>
            </w:pPr>
          </w:p>
          <w:p w:rsidR="00DA735B" w:rsidRPr="006A153F" w:rsidRDefault="00DA735B" w:rsidP="007D4F9C">
            <w:pPr>
              <w:pStyle w:val="NoSpacing"/>
              <w:rPr>
                <w:lang w:val="vi-VN"/>
              </w:rPr>
            </w:pPr>
          </w:p>
          <w:p w:rsidR="00DA735B" w:rsidRPr="006A153F" w:rsidRDefault="00DA735B" w:rsidP="007D4F9C">
            <w:pPr>
              <w:pStyle w:val="NoSpacing"/>
              <w:rPr>
                <w:lang w:val="vi-VN"/>
              </w:rPr>
            </w:pPr>
          </w:p>
          <w:p w:rsidR="00DA735B" w:rsidRPr="006A153F" w:rsidRDefault="00DA735B" w:rsidP="007D4F9C">
            <w:pPr>
              <w:pStyle w:val="NoSpacing"/>
              <w:rPr>
                <w:lang w:val="vi-VN"/>
              </w:rPr>
            </w:pPr>
            <w:r w:rsidRPr="006A153F">
              <w:rPr>
                <w:lang w:val="vi-VN"/>
              </w:rPr>
              <w:t xml:space="preserve"> Tùy điều kiện giáo viên có thể đặt thêm câu hỏi:</w:t>
            </w:r>
          </w:p>
          <w:p w:rsidR="00DA735B" w:rsidRPr="006A153F" w:rsidRDefault="00DA735B" w:rsidP="007D4F9C">
            <w:pPr>
              <w:pStyle w:val="NoSpacing"/>
              <w:rPr>
                <w:lang w:val="vi-VN"/>
              </w:rPr>
            </w:pPr>
            <w:r w:rsidRPr="006A153F">
              <w:rPr>
                <w:lang w:val="vi-VN"/>
              </w:rPr>
              <w:t>Chẳng hạn từ vị trí xuất phát để đến số 46,  Tíc – tốc  có thể đi theo dãy lệnh nào ?</w:t>
            </w:r>
          </w:p>
          <w:p w:rsidR="00DA735B" w:rsidRPr="006A153F" w:rsidRDefault="00DA735B" w:rsidP="007D4F9C">
            <w:pPr>
              <w:pStyle w:val="NoSpacing"/>
              <w:rPr>
                <w:sz w:val="24"/>
                <w:szCs w:val="24"/>
                <w:lang w:val="vi-VN"/>
              </w:rPr>
            </w:pPr>
            <w:r w:rsidRPr="006A153F">
              <w:rPr>
                <w:lang w:val="vi-VN"/>
              </w:rPr>
              <w:t xml:space="preserve"> Câu hỏi này có nhiều đáp án </w:t>
            </w:r>
          </w:p>
          <w:p w:rsidR="00DA735B" w:rsidRPr="006A153F" w:rsidRDefault="00DA735B" w:rsidP="007D4F9C">
            <w:pPr>
              <w:spacing w:after="0" w:line="240" w:lineRule="auto"/>
              <w:rPr>
                <w:lang w:val="vi-VN"/>
              </w:rPr>
            </w:pPr>
            <w:r w:rsidRPr="006A153F">
              <w:rPr>
                <w:lang w:val="vi-VN"/>
              </w:rPr>
              <w:t>- Nhận xét, tuyên dương</w:t>
            </w:r>
          </w:p>
          <w:p w:rsidR="00DA735B" w:rsidRPr="003A5478" w:rsidRDefault="00DA735B" w:rsidP="007D4F9C">
            <w:pPr>
              <w:spacing w:after="0" w:line="240" w:lineRule="auto"/>
              <w:jc w:val="both"/>
              <w:rPr>
                <w:b/>
                <w:bCs/>
                <w:szCs w:val="28"/>
                <w:lang w:val="vi-VN"/>
              </w:rPr>
            </w:pPr>
            <w:r w:rsidRPr="003A5478">
              <w:rPr>
                <w:b/>
                <w:bCs/>
                <w:szCs w:val="28"/>
                <w:lang w:val="vi-VN"/>
              </w:rPr>
              <w:t>*Củng cố, dặn dò: (5 phút)</w:t>
            </w:r>
          </w:p>
          <w:p w:rsidR="00DA735B" w:rsidRPr="006A153F" w:rsidRDefault="00DA735B" w:rsidP="007D4F9C">
            <w:pPr>
              <w:spacing w:after="0" w:line="240" w:lineRule="auto"/>
              <w:jc w:val="both"/>
              <w:rPr>
                <w:bCs/>
                <w:lang w:val="vi-VN"/>
              </w:rPr>
            </w:pPr>
            <w:r w:rsidRPr="006A153F">
              <w:rPr>
                <w:bCs/>
                <w:lang w:val="vi-VN"/>
              </w:rPr>
              <w:t>- Hôm  nay em học bài gì?</w:t>
            </w:r>
          </w:p>
          <w:p w:rsidR="00DA735B" w:rsidRPr="006A153F" w:rsidRDefault="00DA735B" w:rsidP="007D4F9C">
            <w:pPr>
              <w:spacing w:after="0" w:line="240" w:lineRule="auto"/>
              <w:jc w:val="both"/>
              <w:rPr>
                <w:lang w:val="vi-VN"/>
              </w:rPr>
            </w:pPr>
            <w:r w:rsidRPr="006A153F">
              <w:rPr>
                <w:lang w:val="vi-VN"/>
              </w:rPr>
              <w:t>- Dặn dò các em phân biệt và nắm vững phép cộng (có nhớ), (không nhớ) số có ba chữ số với số có ba chữ số và vận dụng tính toán tốt hơn.</w:t>
            </w:r>
          </w:p>
          <w:p w:rsidR="00DA735B" w:rsidRPr="005B6267" w:rsidRDefault="00DA735B" w:rsidP="007D4F9C">
            <w:pPr>
              <w:spacing w:after="0" w:line="240" w:lineRule="auto"/>
              <w:jc w:val="both"/>
              <w:rPr>
                <w:szCs w:val="28"/>
                <w:lang w:val="vi-VN"/>
              </w:rPr>
            </w:pPr>
            <w:r w:rsidRPr="00E0773D">
              <w:t>- Nhận xét giờ học.</w:t>
            </w:r>
          </w:p>
        </w:tc>
        <w:tc>
          <w:tcPr>
            <w:tcW w:w="4819" w:type="dxa"/>
          </w:tcPr>
          <w:p w:rsidR="00DA735B" w:rsidRPr="00E0773D" w:rsidRDefault="00DA735B" w:rsidP="007D4F9C">
            <w:pPr>
              <w:spacing w:after="0" w:line="240" w:lineRule="auto"/>
              <w:rPr>
                <w:lang w:val="vi-VN"/>
              </w:rPr>
            </w:pPr>
          </w:p>
          <w:p w:rsidR="00DA735B" w:rsidRPr="00E0773D" w:rsidRDefault="00DA735B" w:rsidP="007D4F9C">
            <w:pPr>
              <w:spacing w:after="0" w:line="240" w:lineRule="auto"/>
              <w:rPr>
                <w:color w:val="000000"/>
                <w:lang w:val="vi-VN" w:eastAsia="vi-VN"/>
              </w:rPr>
            </w:pPr>
            <w:r w:rsidRPr="00E0773D">
              <w:rPr>
                <w:color w:val="000000"/>
                <w:lang w:val="vi-VN" w:eastAsia="vi-VN"/>
              </w:rPr>
              <w:t>- Cả lớp cùng thực hiện theo cột dọc.</w:t>
            </w:r>
          </w:p>
          <w:p w:rsidR="00DA735B" w:rsidRPr="00E0773D" w:rsidRDefault="00DA735B" w:rsidP="007D4F9C">
            <w:pPr>
              <w:spacing w:after="0" w:line="240" w:lineRule="auto"/>
              <w:rPr>
                <w:lang w:val="vi-VN" w:eastAsia="vi-VN"/>
              </w:rPr>
            </w:pPr>
          </w:p>
          <w:p w:rsidR="00DA735B" w:rsidRPr="00E0773D" w:rsidRDefault="00DA735B" w:rsidP="007D4F9C">
            <w:pPr>
              <w:spacing w:after="0" w:line="240" w:lineRule="auto"/>
              <w:rPr>
                <w:lang w:val="vi-VN" w:eastAsia="vi-VN"/>
              </w:rPr>
            </w:pPr>
            <w:r w:rsidRPr="00E0773D">
              <w:rPr>
                <w:lang w:val="vi-VN" w:eastAsia="vi-VN"/>
              </w:rPr>
              <w:t>- HS nhận xét (Đúng hoặc sai).</w:t>
            </w:r>
          </w:p>
          <w:p w:rsidR="00DA735B" w:rsidRPr="00E0773D" w:rsidRDefault="00DA735B" w:rsidP="007D4F9C">
            <w:pPr>
              <w:spacing w:after="0" w:line="240" w:lineRule="auto"/>
              <w:rPr>
                <w:lang w:val="vi-VN"/>
              </w:rPr>
            </w:pPr>
            <w:r w:rsidRPr="00E0773D">
              <w:rPr>
                <w:lang w:val="vi-VN"/>
              </w:rPr>
              <w:t>- Viết bài vào vở</w:t>
            </w: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p>
          <w:p w:rsidR="00DA735B" w:rsidRPr="00E0773D" w:rsidRDefault="00DA735B" w:rsidP="007D4F9C">
            <w:pPr>
              <w:spacing w:after="0" w:line="240" w:lineRule="auto"/>
              <w:rPr>
                <w:lang w:val="vi-VN"/>
              </w:rPr>
            </w:pPr>
            <w:r w:rsidRPr="00E0773D">
              <w:rPr>
                <w:lang w:val="vi-VN"/>
              </w:rPr>
              <w:t>- 1 HS đọc</w:t>
            </w:r>
          </w:p>
          <w:p w:rsidR="00DA735B" w:rsidRPr="006A153F" w:rsidRDefault="00DA735B" w:rsidP="007D4F9C">
            <w:pPr>
              <w:spacing w:after="0" w:line="240" w:lineRule="auto"/>
              <w:jc w:val="both"/>
              <w:rPr>
                <w:lang w:val="vi-VN"/>
              </w:rPr>
            </w:pPr>
            <w:r w:rsidRPr="006A153F">
              <w:rPr>
                <w:lang w:val="vi-VN"/>
              </w:rPr>
              <w:t>- HS nhắc lại yêu cầu của bài.</w:t>
            </w:r>
          </w:p>
          <w:p w:rsidR="00DA735B" w:rsidRPr="006A153F" w:rsidRDefault="00DA735B" w:rsidP="007D4F9C">
            <w:pPr>
              <w:spacing w:after="0" w:line="240" w:lineRule="auto"/>
              <w:jc w:val="both"/>
              <w:rPr>
                <w:lang w:val="vi-VN"/>
              </w:rPr>
            </w:pPr>
            <w:r w:rsidRPr="006A153F">
              <w:rPr>
                <w:lang w:val="vi-VN"/>
              </w:rPr>
              <w:t>- Đặt tính rồi tính</w:t>
            </w:r>
          </w:p>
          <w:p w:rsidR="00DA735B" w:rsidRPr="006A153F" w:rsidRDefault="00DA735B" w:rsidP="007D4F9C">
            <w:pPr>
              <w:spacing w:after="0" w:line="240" w:lineRule="auto"/>
              <w:jc w:val="both"/>
              <w:rPr>
                <w:lang w:val="vi-VN"/>
              </w:rPr>
            </w:pPr>
            <w:r w:rsidRPr="006A153F">
              <w:rPr>
                <w:lang w:val="vi-VN"/>
              </w:rPr>
              <w:t>- HS nêu</w:t>
            </w:r>
          </w:p>
          <w:p w:rsidR="00DA735B" w:rsidRPr="006A153F" w:rsidRDefault="00DA735B" w:rsidP="007D4F9C">
            <w:pPr>
              <w:spacing w:after="0" w:line="240" w:lineRule="auto"/>
              <w:jc w:val="both"/>
              <w:rPr>
                <w:lang w:val="vi-VN"/>
              </w:rPr>
            </w:pPr>
            <w:r w:rsidRPr="006A153F">
              <w:rPr>
                <w:lang w:val="vi-VN"/>
              </w:rPr>
              <w:t>- Lớp làm bảng con</w:t>
            </w:r>
          </w:p>
          <w:p w:rsidR="00DA735B" w:rsidRPr="006A153F" w:rsidRDefault="00DA735B" w:rsidP="007D4F9C">
            <w:pPr>
              <w:spacing w:after="0" w:line="240" w:lineRule="auto"/>
              <w:jc w:val="both"/>
              <w:rPr>
                <w:lang w:val="vi-VN"/>
              </w:rPr>
            </w:pPr>
            <w:r w:rsidRPr="006A153F">
              <w:rPr>
                <w:lang w:val="vi-VN"/>
              </w:rPr>
              <w:t>- HS chia sẻ:</w:t>
            </w:r>
          </w:p>
          <w:p w:rsidR="00DA735B" w:rsidRPr="006A153F" w:rsidRDefault="00DA735B" w:rsidP="007D4F9C">
            <w:pPr>
              <w:spacing w:after="0" w:line="240" w:lineRule="auto"/>
              <w:rPr>
                <w:lang w:val="vi-VN"/>
              </w:rPr>
            </w:pPr>
            <w:r w:rsidRPr="006A153F">
              <w:rPr>
                <w:lang w:val="vi-VN"/>
              </w:rPr>
              <w:t xml:space="preserve">   548            592              690           427 </w:t>
            </w:r>
          </w:p>
          <w:p w:rsidR="00DA735B" w:rsidRPr="006A153F" w:rsidRDefault="00DA735B" w:rsidP="007D4F9C">
            <w:pPr>
              <w:spacing w:after="0" w:line="240" w:lineRule="auto"/>
              <w:rPr>
                <w:lang w:val="vi-VN"/>
              </w:rPr>
            </w:pPr>
            <w:r w:rsidRPr="006A153F">
              <w:rPr>
                <w:u w:val="single"/>
                <w:lang w:val="vi-VN"/>
              </w:rPr>
              <w:t xml:space="preserve">+ 312 </w:t>
            </w:r>
            <w:r w:rsidRPr="006A153F">
              <w:rPr>
                <w:lang w:val="vi-VN"/>
              </w:rPr>
              <w:t xml:space="preserve">        </w:t>
            </w:r>
            <w:r w:rsidRPr="006A153F">
              <w:rPr>
                <w:u w:val="single"/>
                <w:lang w:val="vi-VN"/>
              </w:rPr>
              <w:t>+234</w:t>
            </w:r>
            <w:r w:rsidRPr="006A153F">
              <w:rPr>
                <w:lang w:val="vi-VN"/>
              </w:rPr>
              <w:t xml:space="preserve">          </w:t>
            </w:r>
            <w:r w:rsidRPr="006A153F">
              <w:rPr>
                <w:u w:val="single"/>
                <w:lang w:val="vi-VN"/>
              </w:rPr>
              <w:t>+    89</w:t>
            </w:r>
            <w:r w:rsidRPr="006A153F">
              <w:rPr>
                <w:lang w:val="vi-VN"/>
              </w:rPr>
              <w:t xml:space="preserve">        + </w:t>
            </w:r>
            <w:r w:rsidRPr="006A153F">
              <w:rPr>
                <w:u w:val="single"/>
                <w:lang w:val="vi-VN"/>
              </w:rPr>
              <w:t>125</w:t>
            </w:r>
          </w:p>
          <w:p w:rsidR="00DA735B" w:rsidRPr="006A153F" w:rsidRDefault="00DA735B" w:rsidP="007D4F9C">
            <w:pPr>
              <w:spacing w:after="0" w:line="240" w:lineRule="auto"/>
              <w:rPr>
                <w:lang w:val="vi-VN"/>
              </w:rPr>
            </w:pPr>
            <w:r w:rsidRPr="006A153F">
              <w:rPr>
                <w:lang w:val="vi-VN"/>
              </w:rPr>
              <w:t xml:space="preserve">   860            826             779            552</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jc w:val="both"/>
              <w:rPr>
                <w:lang w:val="vi-VN"/>
              </w:rPr>
            </w:pPr>
            <w:r w:rsidRPr="006A153F">
              <w:rPr>
                <w:lang w:val="vi-VN"/>
              </w:rPr>
              <w:t>- Học sinh đọc</w:t>
            </w:r>
          </w:p>
          <w:p w:rsidR="00DA735B" w:rsidRPr="006A153F" w:rsidRDefault="00DA735B" w:rsidP="007D4F9C">
            <w:pPr>
              <w:spacing w:after="0" w:line="240" w:lineRule="auto"/>
              <w:jc w:val="both"/>
              <w:rPr>
                <w:lang w:val="vi-VN"/>
              </w:rPr>
            </w:pPr>
            <w:r w:rsidRPr="006A153F">
              <w:rPr>
                <w:lang w:val="vi-VN"/>
              </w:rPr>
              <w:t>- Tòa nhà A cao 336 m, tòa nhà B cao hơn tòa nhà A 126 m.</w:t>
            </w:r>
          </w:p>
          <w:p w:rsidR="00DA735B" w:rsidRPr="006A153F" w:rsidRDefault="00DA735B" w:rsidP="007D4F9C">
            <w:pPr>
              <w:spacing w:after="0" w:line="240" w:lineRule="auto"/>
              <w:jc w:val="both"/>
              <w:rPr>
                <w:lang w:val="vi-VN"/>
              </w:rPr>
            </w:pPr>
            <w:r w:rsidRPr="006A153F">
              <w:rPr>
                <w:lang w:val="vi-VN"/>
              </w:rPr>
              <w:t>- Toà nhà B cao bao nhiêu mét ?</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- 336 + 129</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-Làm bài vào vở ô li, 1 em làm bảng phụ.</w:t>
            </w:r>
          </w:p>
          <w:p w:rsidR="00DA735B" w:rsidRPr="006A153F" w:rsidRDefault="00DA735B" w:rsidP="007D4F9C">
            <w:pPr>
              <w:spacing w:after="0" w:line="240" w:lineRule="auto"/>
              <w:jc w:val="center"/>
              <w:rPr>
                <w:b/>
                <w:u w:val="single"/>
                <w:lang w:val="vi-VN"/>
              </w:rPr>
            </w:pPr>
            <w:r w:rsidRPr="006A153F">
              <w:rPr>
                <w:b/>
                <w:u w:val="single"/>
                <w:lang w:val="vi-VN"/>
              </w:rPr>
              <w:t>Bài giải</w:t>
            </w:r>
          </w:p>
          <w:p w:rsidR="00DA735B" w:rsidRPr="006A153F" w:rsidRDefault="00DA735B" w:rsidP="007D4F9C">
            <w:pPr>
              <w:spacing w:after="0" w:line="240" w:lineRule="auto"/>
              <w:jc w:val="center"/>
              <w:rPr>
                <w:lang w:val="vi-VN"/>
              </w:rPr>
            </w:pPr>
            <w:r w:rsidRPr="006A153F">
              <w:rPr>
                <w:lang w:val="vi-VN"/>
              </w:rPr>
              <w:t xml:space="preserve">Tòa nhà B cao là:      </w:t>
            </w:r>
          </w:p>
          <w:p w:rsidR="00DA735B" w:rsidRPr="006A153F" w:rsidRDefault="00DA735B" w:rsidP="007D4F9C">
            <w:pPr>
              <w:spacing w:after="0" w:line="240" w:lineRule="auto"/>
              <w:jc w:val="center"/>
              <w:rPr>
                <w:lang w:val="vi-VN"/>
              </w:rPr>
            </w:pPr>
            <w:r w:rsidRPr="006A153F">
              <w:rPr>
                <w:lang w:val="vi-VN"/>
              </w:rPr>
              <w:t xml:space="preserve">  336 + 129 = 465(m)</w:t>
            </w:r>
          </w:p>
          <w:p w:rsidR="00DA735B" w:rsidRPr="006A153F" w:rsidRDefault="00DA735B" w:rsidP="007D4F9C">
            <w:pPr>
              <w:spacing w:after="0" w:line="240" w:lineRule="auto"/>
              <w:jc w:val="center"/>
              <w:rPr>
                <w:lang w:val="vi-VN"/>
              </w:rPr>
            </w:pPr>
            <w:r w:rsidRPr="006A153F">
              <w:rPr>
                <w:lang w:val="vi-VN"/>
              </w:rPr>
              <w:t xml:space="preserve">                       Đáp số : 465 m</w:t>
            </w:r>
          </w:p>
          <w:p w:rsidR="00DA735B" w:rsidRPr="006A153F" w:rsidRDefault="00DA735B" w:rsidP="007D4F9C">
            <w:pPr>
              <w:spacing w:after="0" w:line="240" w:lineRule="auto"/>
              <w:jc w:val="center"/>
              <w:rPr>
                <w:lang w:val="vi-VN"/>
              </w:rPr>
            </w:pPr>
          </w:p>
          <w:p w:rsidR="00DA735B" w:rsidRPr="006A153F" w:rsidRDefault="00DA735B" w:rsidP="007D4F9C">
            <w:pPr>
              <w:spacing w:after="0" w:line="240" w:lineRule="auto"/>
              <w:rPr>
                <w:lang w:val="vi-VN"/>
              </w:rPr>
            </w:pPr>
            <w:r w:rsidRPr="006A153F">
              <w:rPr>
                <w:lang w:val="vi-VN"/>
              </w:rPr>
              <w:t>- 1 HS nêu đề bài</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Đây là bài toán có 2 phép tính.</w:t>
            </w:r>
          </w:p>
          <w:p w:rsidR="00DA735B" w:rsidRPr="006A153F" w:rsidRDefault="00DA735B" w:rsidP="007D4F9C">
            <w:pPr>
              <w:spacing w:after="0" w:line="240" w:lineRule="auto"/>
              <w:rPr>
                <w:lang w:val="vi-VN"/>
              </w:rPr>
            </w:pPr>
            <w:r w:rsidRPr="006A153F">
              <w:rPr>
                <w:lang w:val="vi-VN"/>
              </w:rPr>
              <w:t>- Ta thực hiện phép tính từ phải sang trái.</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Thực hiện theo nhóm 4</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HS nêu yêu cầu của bài tập</w:t>
            </w:r>
          </w:p>
          <w:p w:rsidR="00DA735B" w:rsidRPr="006A153F" w:rsidRDefault="00DA735B" w:rsidP="007D4F9C">
            <w:pPr>
              <w:spacing w:after="0" w:line="240" w:lineRule="auto"/>
              <w:rPr>
                <w:lang w:val="vi-VN"/>
              </w:rPr>
            </w:pPr>
            <w:r w:rsidRPr="006A153F">
              <w:rPr>
                <w:lang w:val="vi-VN"/>
              </w:rPr>
              <w:t>- Quan sát tranh</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Bể 1 đựng được 240 lít nước</w:t>
            </w:r>
          </w:p>
          <w:p w:rsidR="00DA735B" w:rsidRPr="006A153F" w:rsidRDefault="00DA735B" w:rsidP="007D4F9C">
            <w:pPr>
              <w:spacing w:after="0" w:line="240" w:lineRule="auto"/>
              <w:rPr>
                <w:lang w:val="vi-VN"/>
              </w:rPr>
            </w:pPr>
            <w:r w:rsidRPr="006A153F">
              <w:rPr>
                <w:lang w:val="vi-VN"/>
              </w:rPr>
              <w:t>- Bể 2 đựng được 320 lít nước</w:t>
            </w:r>
          </w:p>
          <w:p w:rsidR="00DA735B" w:rsidRPr="006A153F" w:rsidRDefault="00DA735B" w:rsidP="007D4F9C">
            <w:pPr>
              <w:spacing w:after="0" w:line="240" w:lineRule="auto"/>
              <w:rPr>
                <w:lang w:val="vi-VN"/>
              </w:rPr>
            </w:pPr>
            <w:r w:rsidRPr="006A153F">
              <w:rPr>
                <w:lang w:val="vi-VN"/>
              </w:rPr>
              <w:t xml:space="preserve">- Ta viết phép tính và thực hiện </w:t>
            </w:r>
          </w:p>
          <w:p w:rsidR="00DA735B" w:rsidRPr="006A153F" w:rsidRDefault="00DA735B" w:rsidP="007D4F9C">
            <w:pPr>
              <w:spacing w:after="0" w:line="240" w:lineRule="auto"/>
              <w:rPr>
                <w:lang w:val="vi-VN"/>
              </w:rPr>
            </w:pPr>
            <w:r w:rsidRPr="006A153F">
              <w:rPr>
                <w:lang w:val="vi-VN"/>
              </w:rPr>
              <w:t xml:space="preserve">         240 + 320 = 560</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Sau khi các bể đầy nước, tổng lượng nước ở hai bể là 560 lít.</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- 1 HS đọc.</w:t>
            </w:r>
          </w:p>
          <w:p w:rsidR="00DA735B" w:rsidRPr="006A153F" w:rsidRDefault="00DA735B" w:rsidP="007D4F9C">
            <w:pPr>
              <w:spacing w:after="0" w:line="240" w:lineRule="auto"/>
              <w:rPr>
                <w:lang w:val="vi-VN"/>
              </w:rPr>
            </w:pPr>
            <w:r w:rsidRPr="006A153F">
              <w:rPr>
                <w:lang w:val="vi-VN"/>
              </w:rPr>
              <w:t>- Quan sát, trả lời theo nhóm đôi.</w:t>
            </w:r>
          </w:p>
          <w:p w:rsidR="00DA735B" w:rsidRPr="006A153F" w:rsidRDefault="00DA735B" w:rsidP="007D4F9C">
            <w:pPr>
              <w:spacing w:after="0" w:line="240" w:lineRule="auto"/>
              <w:rPr>
                <w:lang w:val="vi-VN"/>
              </w:rPr>
            </w:pPr>
            <w:r>
              <w:rPr>
                <w:noProof/>
              </w:rPr>
              <w:pict>
                <v:shape id="_x0000_s1029" type="#_x0000_t32" style="position:absolute;margin-left:123.45pt;margin-top:12.95pt;width:0;height:14.25pt;flip:y;z-index:251657216" o:connectortype="straight">
                  <v:stroke endarrow="block"/>
                </v:shape>
              </w:pict>
            </w:r>
            <w:r w:rsidRPr="006A153F">
              <w:rPr>
                <w:lang w:val="vi-VN"/>
              </w:rPr>
              <w:t>b.</w:t>
            </w:r>
          </w:p>
          <w:p w:rsidR="00DA735B" w:rsidRPr="006A153F" w:rsidRDefault="00DA735B" w:rsidP="007D4F9C">
            <w:pPr>
              <w:spacing w:after="0" w:line="240" w:lineRule="auto"/>
              <w:rPr>
                <w:lang w:val="vi-VN"/>
              </w:rPr>
            </w:pPr>
            <w:r>
              <w:rPr>
                <w:noProof/>
              </w:rPr>
              <w:pict>
                <v:shape id="_x0000_s1030" type="#_x0000_t32" style="position:absolute;margin-left:133.2pt;margin-top:31.35pt;width:0;height:15pt;z-index:251661312" o:connectortype="straight">
                  <v:stroke endarrow="block"/>
                </v:shape>
              </w:pict>
            </w:r>
            <w:r>
              <w:rPr>
                <w:noProof/>
              </w:rPr>
              <w:pict>
                <v:shape id="_x0000_s1031" type="#_x0000_t32" style="position:absolute;margin-left:106.95pt;margin-top:30.6pt;width:0;height:14.25pt;flip:y;z-index:251659264" o:connectortype="straight">
                  <v:stroke endarrow="block"/>
                </v:shape>
              </w:pict>
            </w:r>
            <w:r>
              <w:rPr>
                <w:noProof/>
              </w:rPr>
              <w:pict>
                <v:shape id="_x0000_s1032" type="#_x0000_t32" style="position:absolute;margin-left:103.95pt;margin-top:11.85pt;width:15.75pt;height:0;flip:x;z-index:251658240" o:connectortype="straight">
                  <v:stroke endarrow="block"/>
                </v:shape>
              </w:pict>
            </w:r>
            <w:r w:rsidRPr="006A153F">
              <w:rPr>
                <w:lang w:val="vi-VN"/>
              </w:rPr>
              <w:t>- Nếu đi theo lệnh        thì Tíc – tốc sẽ đến ô ghi số là: 322</w:t>
            </w:r>
          </w:p>
          <w:p w:rsidR="00DA735B" w:rsidRPr="006A153F" w:rsidRDefault="00DA735B" w:rsidP="007D4F9C">
            <w:pPr>
              <w:spacing w:after="0" w:line="240" w:lineRule="auto"/>
              <w:rPr>
                <w:lang w:val="vi-VN"/>
              </w:rPr>
            </w:pPr>
            <w:r>
              <w:rPr>
                <w:noProof/>
              </w:rPr>
              <w:pict>
                <v:shape id="_x0000_s1033" type="#_x0000_t32" style="position:absolute;margin-left:112.95pt;margin-top:11.2pt;width:15pt;height:.75pt;z-index:251660288" o:connectortype="straight">
                  <v:stroke endarrow="block"/>
                </v:shape>
              </w:pict>
            </w:r>
            <w:r w:rsidRPr="006A153F">
              <w:rPr>
                <w:lang w:val="vi-VN"/>
              </w:rPr>
              <w:t>- Nếu đi theo lệnh           thì Tíc – tốc sẽ đến ô ghi số là: 368</w:t>
            </w:r>
          </w:p>
          <w:p w:rsidR="00DA735B" w:rsidRPr="006A153F" w:rsidRDefault="00DA735B" w:rsidP="007D4F9C">
            <w:pPr>
              <w:spacing w:after="0" w:line="240" w:lineRule="auto"/>
              <w:rPr>
                <w:lang w:val="vi-VN"/>
              </w:rPr>
            </w:pPr>
            <w:r w:rsidRPr="006A153F">
              <w:rPr>
                <w:lang w:val="vi-VN"/>
              </w:rPr>
              <w:t xml:space="preserve">c. Tổng của hai số thu được ở câu b bằng: </w:t>
            </w:r>
          </w:p>
          <w:p w:rsidR="00DA735B" w:rsidRPr="006A153F" w:rsidRDefault="00DA735B" w:rsidP="007D4F9C">
            <w:pPr>
              <w:spacing w:after="0" w:line="240" w:lineRule="auto"/>
              <w:rPr>
                <w:lang w:val="vi-VN"/>
              </w:rPr>
            </w:pPr>
            <w:r w:rsidRPr="006A153F">
              <w:rPr>
                <w:lang w:val="vi-VN"/>
              </w:rPr>
              <w:t xml:space="preserve"> 322 + 368 = 690</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jc w:val="both"/>
              <w:rPr>
                <w:lang w:val="vi-VN"/>
              </w:rPr>
            </w:pPr>
            <w:r w:rsidRPr="006A153F">
              <w:rPr>
                <w:lang w:val="vi-VN"/>
              </w:rPr>
              <w:t>- HS trả lời.</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jc w:val="both"/>
              <w:rPr>
                <w:lang w:val="vi-VN"/>
              </w:rPr>
            </w:pPr>
            <w:r w:rsidRPr="006A153F">
              <w:rPr>
                <w:lang w:val="vi-VN"/>
              </w:rPr>
              <w:t>- HS trả lời.</w:t>
            </w:r>
          </w:p>
          <w:p w:rsidR="00DA735B" w:rsidRPr="006A153F" w:rsidRDefault="00DA735B" w:rsidP="007D4F9C">
            <w:pPr>
              <w:spacing w:after="0" w:line="240" w:lineRule="auto"/>
              <w:rPr>
                <w:lang w:val="vi-VN"/>
              </w:rPr>
            </w:pPr>
            <w:r w:rsidRPr="006A153F">
              <w:rPr>
                <w:lang w:val="vi-VN"/>
              </w:rPr>
              <w:t>- Lắng nghe và thực hiện.</w:t>
            </w:r>
          </w:p>
        </w:tc>
      </w:tr>
    </w:tbl>
    <w:p w:rsidR="00DA735B" w:rsidRPr="003A5478" w:rsidRDefault="00DA735B" w:rsidP="007D4F9C">
      <w:pPr>
        <w:tabs>
          <w:tab w:val="left" w:pos="3151"/>
        </w:tabs>
        <w:spacing w:after="0" w:line="240" w:lineRule="auto"/>
        <w:rPr>
          <w:b/>
          <w:bCs/>
          <w:szCs w:val="28"/>
          <w:lang w:val="vi-VN"/>
        </w:rPr>
      </w:pPr>
      <w:r w:rsidRPr="003A5478">
        <w:rPr>
          <w:b/>
          <w:bCs/>
          <w:szCs w:val="28"/>
          <w:lang w:val="vi-VN"/>
        </w:rPr>
        <w:t>IV. ĐIỀU CHỈNH SAU BÀI DẠY</w:t>
      </w:r>
    </w:p>
    <w:p w:rsidR="00DA735B" w:rsidRPr="003A5478" w:rsidRDefault="00DA735B" w:rsidP="007D4F9C">
      <w:pPr>
        <w:spacing w:after="0" w:line="240" w:lineRule="auto"/>
        <w:rPr>
          <w:szCs w:val="28"/>
          <w:lang w:val="vi-VN"/>
        </w:rPr>
      </w:pPr>
      <w:r w:rsidRPr="003A5478">
        <w:rPr>
          <w:szCs w:val="28"/>
          <w:lang w:val="vi-VN"/>
        </w:rPr>
        <w:t>……………………………………………………………………………………………………………………………………………………………………………………………………………………………………………………………………………….</w:t>
      </w: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6A153F"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5840C2" w:rsidRDefault="00DA735B" w:rsidP="007D4F9C">
      <w:pPr>
        <w:spacing w:after="0" w:line="240" w:lineRule="auto"/>
        <w:rPr>
          <w:szCs w:val="28"/>
          <w:lang w:val="vi-VN"/>
        </w:rPr>
      </w:pPr>
    </w:p>
    <w:p w:rsidR="00DA735B" w:rsidRPr="003A5478" w:rsidRDefault="00DA735B" w:rsidP="007D4F9C">
      <w:pPr>
        <w:tabs>
          <w:tab w:val="left" w:pos="567"/>
        </w:tabs>
        <w:spacing w:after="0" w:line="240" w:lineRule="auto"/>
        <w:jc w:val="center"/>
        <w:rPr>
          <w:b/>
          <w:caps/>
          <w:szCs w:val="28"/>
          <w:lang w:val="vi-VN"/>
        </w:rPr>
      </w:pPr>
      <w:r w:rsidRPr="003A5478">
        <w:rPr>
          <w:b/>
          <w:caps/>
          <w:szCs w:val="28"/>
          <w:lang w:val="vi-VN"/>
        </w:rPr>
        <w:t>Môn: TOÁN</w:t>
      </w:r>
    </w:p>
    <w:p w:rsidR="00DA735B" w:rsidRPr="006A153F" w:rsidRDefault="00DA735B" w:rsidP="007D4F9C">
      <w:pPr>
        <w:spacing w:after="0" w:line="240" w:lineRule="auto"/>
        <w:rPr>
          <w:b/>
          <w:lang w:val="vi-VN"/>
        </w:rPr>
      </w:pPr>
      <w:r w:rsidRPr="006A153F">
        <w:rPr>
          <w:b/>
          <w:lang w:val="vi-VN"/>
        </w:rPr>
        <w:t>BÀI 61: PHÉP TRỪ  (KHÔNG NHỚ) TRONG PHẠM VI 1000 ( 3 TIẾT )</w:t>
      </w:r>
    </w:p>
    <w:p w:rsidR="00DA735B" w:rsidRPr="005B6267" w:rsidRDefault="00DA735B" w:rsidP="007D4F9C">
      <w:pPr>
        <w:spacing w:after="0" w:line="240" w:lineRule="auto"/>
        <w:rPr>
          <w:b/>
          <w:bCs/>
          <w:szCs w:val="28"/>
          <w:lang w:val="vi-VN"/>
        </w:rPr>
      </w:pPr>
      <w:r w:rsidRPr="003A5478">
        <w:rPr>
          <w:b/>
          <w:bCs/>
          <w:szCs w:val="28"/>
          <w:lang w:val="vi-VN"/>
        </w:rPr>
        <w:t>I. YÊU CẦU CẦN ĐẠT:</w:t>
      </w:r>
    </w:p>
    <w:p w:rsidR="00DA735B" w:rsidRPr="003A5478" w:rsidRDefault="00DA735B" w:rsidP="007D4F9C">
      <w:pPr>
        <w:spacing w:after="0" w:line="240" w:lineRule="auto"/>
        <w:jc w:val="both"/>
        <w:rPr>
          <w:b/>
          <w:bCs/>
          <w:szCs w:val="28"/>
          <w:lang w:val="vi-VN"/>
        </w:rPr>
      </w:pPr>
      <w:r w:rsidRPr="003A5478">
        <w:rPr>
          <w:b/>
          <w:bCs/>
          <w:szCs w:val="28"/>
          <w:lang w:val="vi-VN"/>
        </w:rPr>
        <w:t>1.</w:t>
      </w:r>
      <w:r w:rsidRPr="003A5478">
        <w:rPr>
          <w:szCs w:val="28"/>
          <w:lang w:val="vi-VN"/>
        </w:rPr>
        <w:t xml:space="preserve"> </w:t>
      </w:r>
      <w:r w:rsidRPr="003A5478">
        <w:rPr>
          <w:b/>
          <w:bCs/>
          <w:szCs w:val="28"/>
          <w:lang w:val="vi-VN"/>
        </w:rPr>
        <w:t>Kiến thức, kĩ năng:</w:t>
      </w:r>
    </w:p>
    <w:p w:rsidR="00DA735B" w:rsidRPr="006A153F" w:rsidRDefault="00DA735B" w:rsidP="007D4F9C">
      <w:pPr>
        <w:pStyle w:val="NoSpacing"/>
        <w:rPr>
          <w:lang w:val="vi-VN"/>
        </w:rPr>
      </w:pPr>
      <w:r w:rsidRPr="006A153F">
        <w:rPr>
          <w:b/>
          <w:lang w:val="vi-VN"/>
        </w:rPr>
        <w:t>-</w:t>
      </w:r>
      <w:r w:rsidRPr="006A153F">
        <w:rPr>
          <w:lang w:val="vi-VN"/>
        </w:rPr>
        <w:t xml:space="preserve"> Thực hiện được phép trừ (không nhớ) trong phạm vi 1000</w:t>
      </w:r>
    </w:p>
    <w:p w:rsidR="00DA735B" w:rsidRPr="006A153F" w:rsidRDefault="00DA735B" w:rsidP="007D4F9C">
      <w:pPr>
        <w:pStyle w:val="NoSpacing"/>
        <w:rPr>
          <w:lang w:val="vi-VN"/>
        </w:rPr>
      </w:pPr>
      <w:r w:rsidRPr="006A153F">
        <w:rPr>
          <w:lang w:val="vi-VN"/>
        </w:rPr>
        <w:t>- Thực hiện được việc tính toán trong trường hợp có hai dấu phép tính cộng, trừ (theo thứ tự từ trái sang phải) trong phạm vi các số và phép tính đã học.</w:t>
      </w:r>
    </w:p>
    <w:p w:rsidR="00DA735B" w:rsidRPr="006A153F" w:rsidRDefault="00DA735B" w:rsidP="007D4F9C">
      <w:pPr>
        <w:pStyle w:val="NoSpacing"/>
        <w:rPr>
          <w:lang w:val="vi-VN"/>
        </w:rPr>
      </w:pPr>
      <w:r w:rsidRPr="006A153F">
        <w:rPr>
          <w:lang w:val="vi-VN"/>
        </w:rPr>
        <w:t> - Nhận biết được ý nghĩa thực tiễn của phép trừ thông qua tranh, ảnh, hình vẽ hoặc tình huống thực tiễn.</w:t>
      </w:r>
    </w:p>
    <w:p w:rsidR="00DA735B" w:rsidRPr="006A153F" w:rsidRDefault="00DA735B" w:rsidP="007D4F9C">
      <w:pPr>
        <w:pStyle w:val="NoSpacing"/>
        <w:rPr>
          <w:lang w:val="vi-VN"/>
        </w:rPr>
      </w:pPr>
      <w:r w:rsidRPr="006A153F">
        <w:rPr>
          <w:lang w:val="vi-VN"/>
        </w:rPr>
        <w:t>-  Giải quyết được một số vấn đề gắn với việc giải các bài tập có một bước tính (trong phạm vi các số và phép tính đã học) liên quan đến ý nghĩa thực tiễn của phép tính ( bài tập về bớt một số đơn vị, bài tập về nhiều hơn, ít hơn một số đơn vị).</w:t>
      </w:r>
    </w:p>
    <w:p w:rsidR="00DA735B" w:rsidRPr="003A5478" w:rsidRDefault="00DA735B" w:rsidP="007D4F9C">
      <w:pPr>
        <w:spacing w:after="0" w:line="240" w:lineRule="auto"/>
        <w:jc w:val="both"/>
        <w:rPr>
          <w:b/>
          <w:bCs/>
          <w:szCs w:val="28"/>
          <w:lang w:val="vi-VN"/>
        </w:rPr>
      </w:pPr>
      <w:r w:rsidRPr="003A5478">
        <w:rPr>
          <w:b/>
          <w:bCs/>
          <w:szCs w:val="28"/>
          <w:lang w:val="vi-VN"/>
        </w:rPr>
        <w:t>2. Năng lực, phẩm chất:</w:t>
      </w:r>
    </w:p>
    <w:p w:rsidR="00DA735B" w:rsidRPr="006A153F" w:rsidRDefault="00DA735B" w:rsidP="007D4F9C">
      <w:pPr>
        <w:pStyle w:val="NoSpacing"/>
        <w:rPr>
          <w:lang w:val="vi-VN"/>
        </w:rPr>
      </w:pPr>
      <w:r w:rsidRPr="006A153F">
        <w:rPr>
          <w:lang w:val="vi-VN"/>
        </w:rPr>
        <w:t>- Thực hiện được thao tác tư duy ở mức độ đơn giản.</w:t>
      </w:r>
    </w:p>
    <w:p w:rsidR="00DA735B" w:rsidRPr="006A153F" w:rsidRDefault="00DA735B" w:rsidP="007D4F9C">
      <w:pPr>
        <w:pStyle w:val="NoSpacing"/>
        <w:rPr>
          <w:lang w:val="vi-VN"/>
        </w:rPr>
      </w:pPr>
      <w:r w:rsidRPr="006A153F">
        <w:rPr>
          <w:lang w:val="vi-VN"/>
        </w:rPr>
        <w:t>- Nêu và trả lời được câu hỏi khi lập luận, giải quyết các bài toán có lời văn nhằm phát triển năng lực giao tiếp.</w:t>
      </w:r>
    </w:p>
    <w:p w:rsidR="00DA735B" w:rsidRPr="006A153F" w:rsidRDefault="00DA735B" w:rsidP="007D4F9C">
      <w:pPr>
        <w:pStyle w:val="NoSpacing"/>
        <w:rPr>
          <w:lang w:val="vi-VN"/>
        </w:rPr>
      </w:pPr>
      <w:r w:rsidRPr="006A153F">
        <w:rPr>
          <w:lang w:val="vi-VN"/>
        </w:rPr>
        <w:t>- Lựa chọn được phép tính để giải quyết được các bài tập có một bước tính nhằm phát triển năng lực giải quyết vấn đề.</w:t>
      </w:r>
    </w:p>
    <w:p w:rsidR="00DA735B" w:rsidRPr="006A153F" w:rsidRDefault="00DA735B" w:rsidP="007D4F9C">
      <w:pPr>
        <w:pStyle w:val="NoSpacing"/>
        <w:rPr>
          <w:lang w:val="vi-VN"/>
        </w:rPr>
      </w:pPr>
      <w:r w:rsidRPr="006A153F">
        <w:rPr>
          <w:lang w:val="vi-VN"/>
        </w:rPr>
        <w:t>- Sử dụng được ngôn ngữ tính toán kết hợp với ngôn ngữ thông thường để biểu đạt các nội dung toán học ở những tình huống đơn giản nhằm phát triển năng lực giao tiếp.</w:t>
      </w:r>
    </w:p>
    <w:p w:rsidR="00DA735B" w:rsidRPr="006A153F" w:rsidRDefault="00DA735B" w:rsidP="007D4F9C">
      <w:pPr>
        <w:shd w:val="clear" w:color="auto" w:fill="FFFFFF"/>
        <w:spacing w:after="0" w:line="240" w:lineRule="auto"/>
        <w:jc w:val="both"/>
        <w:rPr>
          <w:b/>
          <w:bCs/>
          <w:bdr w:val="none" w:sz="0" w:space="0" w:color="auto" w:frame="1"/>
          <w:lang w:val="vi-VN"/>
        </w:rPr>
      </w:pPr>
      <w:r w:rsidRPr="006A153F">
        <w:rPr>
          <w:lang w:val="vi-VN"/>
        </w:rPr>
        <w:t>- Yêu thích môn học, có niềm hứng thú, say mê các con số để giải quyết bài toán.</w:t>
      </w:r>
    </w:p>
    <w:p w:rsidR="00DA735B" w:rsidRPr="006A153F" w:rsidRDefault="00DA735B" w:rsidP="007D4F9C">
      <w:pPr>
        <w:shd w:val="clear" w:color="auto" w:fill="FFFFFF"/>
        <w:spacing w:after="0" w:line="240" w:lineRule="auto"/>
        <w:jc w:val="both"/>
        <w:rPr>
          <w:lang w:val="vi-VN"/>
        </w:rPr>
      </w:pPr>
      <w:r w:rsidRPr="006A153F">
        <w:rPr>
          <w:lang w:val="vi-VN"/>
        </w:rPr>
        <w:t>- Chăm chỉ: miệt mài, chú ý lắng nghe, đọc, làm bài tập, vận dụng kiến thức vào thực tiễn.</w:t>
      </w:r>
    </w:p>
    <w:p w:rsidR="00DA735B" w:rsidRPr="003A5478" w:rsidRDefault="00DA735B" w:rsidP="007D4F9C">
      <w:pPr>
        <w:spacing w:after="0" w:line="240" w:lineRule="auto"/>
        <w:jc w:val="both"/>
        <w:rPr>
          <w:b/>
          <w:bCs/>
          <w:szCs w:val="28"/>
          <w:lang w:val="vi-VN"/>
        </w:rPr>
      </w:pPr>
      <w:r w:rsidRPr="003A5478">
        <w:rPr>
          <w:b/>
          <w:bCs/>
          <w:szCs w:val="28"/>
          <w:lang w:val="vi-VN"/>
        </w:rPr>
        <w:t>II. ĐỒ DÙNG DẠY HỌC:</w:t>
      </w:r>
    </w:p>
    <w:p w:rsidR="00DA735B" w:rsidRPr="003A5478" w:rsidRDefault="00DA735B" w:rsidP="007D4F9C">
      <w:pPr>
        <w:spacing w:after="0" w:line="240" w:lineRule="auto"/>
        <w:jc w:val="both"/>
        <w:rPr>
          <w:szCs w:val="28"/>
          <w:lang w:val="vi-VN"/>
        </w:rPr>
      </w:pPr>
      <w:r w:rsidRPr="003A5478">
        <w:rPr>
          <w:szCs w:val="28"/>
          <w:lang w:val="vi-VN"/>
        </w:rPr>
        <w:t>- GV: Kế hoạch bài dạy, bài giảng Powerpoint, SGK.</w:t>
      </w:r>
    </w:p>
    <w:p w:rsidR="00DA735B" w:rsidRPr="00F07B68" w:rsidRDefault="00DA735B" w:rsidP="007D4F9C">
      <w:pPr>
        <w:spacing w:after="0" w:line="240" w:lineRule="auto"/>
        <w:jc w:val="both"/>
        <w:rPr>
          <w:szCs w:val="28"/>
          <w:lang w:val="vi-VN"/>
        </w:rPr>
      </w:pPr>
      <w:r w:rsidRPr="003A5478">
        <w:rPr>
          <w:szCs w:val="28"/>
          <w:lang w:val="vi-VN"/>
        </w:rPr>
        <w:t xml:space="preserve">- HS: </w:t>
      </w:r>
      <w:r w:rsidRPr="00F07B68">
        <w:rPr>
          <w:szCs w:val="28"/>
          <w:lang w:val="vi-VN"/>
        </w:rPr>
        <w:t>SGK</w:t>
      </w:r>
    </w:p>
    <w:p w:rsidR="00DA735B" w:rsidRDefault="00DA735B" w:rsidP="007D4F9C">
      <w:pPr>
        <w:spacing w:after="0" w:line="240" w:lineRule="auto"/>
        <w:jc w:val="both"/>
        <w:rPr>
          <w:b/>
          <w:bCs/>
          <w:szCs w:val="28"/>
          <w:lang w:val="vi-VN"/>
        </w:rPr>
      </w:pPr>
      <w:r w:rsidRPr="003A5478">
        <w:rPr>
          <w:b/>
          <w:bCs/>
          <w:szCs w:val="28"/>
          <w:lang w:val="vi-VN"/>
        </w:rPr>
        <w:t>III. CÁC HOẠT ĐỘNG DẠY HỌC:</w:t>
      </w:r>
    </w:p>
    <w:p w:rsidR="00DA735B" w:rsidRPr="003A5478" w:rsidRDefault="00DA735B" w:rsidP="007D4F9C">
      <w:pPr>
        <w:spacing w:after="0" w:line="240" w:lineRule="auto"/>
        <w:jc w:val="center"/>
        <w:rPr>
          <w:b/>
          <w:bCs/>
          <w:szCs w:val="28"/>
          <w:lang w:val="vi-VN"/>
        </w:rPr>
      </w:pPr>
      <w:r>
        <w:rPr>
          <w:b/>
          <w:bCs/>
          <w:szCs w:val="28"/>
          <w:lang w:val="vi-VN"/>
        </w:rPr>
        <w:t>Tiết 1</w:t>
      </w:r>
    </w:p>
    <w:p w:rsidR="00DA735B" w:rsidRPr="003A5478" w:rsidRDefault="00DA735B" w:rsidP="007D4F9C">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04/04/2024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060C00">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E0773D" w:rsidTr="00060C00">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6A153F" w:rsidRDefault="00DA735B" w:rsidP="007D4F9C">
            <w:pPr>
              <w:pStyle w:val="ListParagraph"/>
              <w:spacing w:after="0" w:line="240" w:lineRule="auto"/>
              <w:ind w:left="0"/>
              <w:rPr>
                <w:color w:val="000000"/>
                <w:szCs w:val="28"/>
              </w:rPr>
            </w:pPr>
            <w:r w:rsidRPr="006A153F">
              <w:rPr>
                <w:color w:val="000000"/>
                <w:szCs w:val="28"/>
              </w:rPr>
              <w:t>- LT cho lớp chơi trò chơi “Xì điện” và trả lời nhanh:</w:t>
            </w:r>
          </w:p>
          <w:p w:rsidR="00DA735B" w:rsidRPr="00E0773D" w:rsidRDefault="00DA735B" w:rsidP="007D4F9C">
            <w:pPr>
              <w:pStyle w:val="ListParagraph"/>
              <w:spacing w:after="0" w:line="240" w:lineRule="auto"/>
              <w:ind w:left="0"/>
              <w:rPr>
                <w:bCs/>
                <w:szCs w:val="28"/>
              </w:rPr>
            </w:pPr>
            <w:r w:rsidRPr="00E0773D">
              <w:rPr>
                <w:bCs/>
                <w:szCs w:val="28"/>
              </w:rPr>
              <w:t xml:space="preserve"> 8+9; 7 + 6; 5 + 8; 17 + 6</w:t>
            </w:r>
          </w:p>
          <w:p w:rsidR="00DA735B" w:rsidRPr="00E0773D" w:rsidRDefault="00DA735B" w:rsidP="007D4F9C">
            <w:pPr>
              <w:pStyle w:val="ListParagraph"/>
              <w:spacing w:after="0" w:line="240" w:lineRule="auto"/>
              <w:ind w:left="0"/>
              <w:rPr>
                <w:bCs/>
                <w:szCs w:val="28"/>
              </w:rPr>
            </w:pPr>
            <w:r w:rsidRPr="00E0773D">
              <w:rPr>
                <w:bCs/>
                <w:szCs w:val="28"/>
              </w:rPr>
              <w:t>- Nhận xét, tuyên dương</w:t>
            </w:r>
          </w:p>
          <w:p w:rsidR="00DA735B" w:rsidRPr="00E0773D" w:rsidRDefault="00DA735B" w:rsidP="007D4F9C">
            <w:pPr>
              <w:pStyle w:val="ListParagraph"/>
              <w:spacing w:after="0" w:line="240" w:lineRule="auto"/>
              <w:ind w:left="0"/>
              <w:rPr>
                <w:bCs/>
                <w:szCs w:val="28"/>
              </w:rPr>
            </w:pPr>
            <w:r w:rsidRPr="00E0773D">
              <w:rPr>
                <w:bCs/>
                <w:szCs w:val="28"/>
              </w:rPr>
              <w:t>- Dẫn dắt vào bài- ghi bảng</w:t>
            </w:r>
          </w:p>
          <w:p w:rsidR="00DA735B" w:rsidRPr="00E0773D" w:rsidRDefault="00DA735B" w:rsidP="007D4F9C">
            <w:pPr>
              <w:spacing w:after="0" w:line="240" w:lineRule="auto"/>
              <w:rPr>
                <w:b/>
              </w:rPr>
            </w:pPr>
            <w:r w:rsidRPr="00E0773D">
              <w:rPr>
                <w:b/>
              </w:rPr>
              <w:t>2. Khám phá (10 phút)</w:t>
            </w:r>
          </w:p>
          <w:p w:rsidR="00DA735B" w:rsidRPr="006A153F" w:rsidRDefault="00DA735B" w:rsidP="007D4F9C">
            <w:pPr>
              <w:tabs>
                <w:tab w:val="left" w:pos="4155"/>
              </w:tabs>
              <w:spacing w:after="0" w:line="240" w:lineRule="auto"/>
              <w:jc w:val="both"/>
              <w:rPr>
                <w:b/>
              </w:rPr>
            </w:pPr>
            <w:r w:rsidRPr="006A153F">
              <w:rPr>
                <w:b/>
              </w:rPr>
              <w:t>Việc 1: Giới thiệu phép trừ:</w:t>
            </w:r>
            <w:r w:rsidRPr="006A153F">
              <w:rPr>
                <w:b/>
              </w:rPr>
              <w:tab/>
            </w:r>
          </w:p>
          <w:p w:rsidR="00DA735B" w:rsidRPr="006A153F" w:rsidRDefault="00DA735B" w:rsidP="007D4F9C">
            <w:pPr>
              <w:spacing w:after="0" w:line="240" w:lineRule="auto"/>
              <w:jc w:val="both"/>
            </w:pPr>
            <w:r w:rsidRPr="006A153F">
              <w:t>Gọi HS đọc đoạn hội thoại của 3 bạn.</w:t>
            </w:r>
          </w:p>
          <w:p w:rsidR="00DA735B" w:rsidRPr="006A153F" w:rsidRDefault="00DA735B" w:rsidP="007D4F9C">
            <w:pPr>
              <w:spacing w:after="0" w:line="240" w:lineRule="auto"/>
              <w:jc w:val="both"/>
            </w:pPr>
            <w:r w:rsidRPr="006A153F">
              <w:t>GV hỏi:</w:t>
            </w:r>
          </w:p>
          <w:p w:rsidR="00DA735B" w:rsidRPr="006A153F" w:rsidRDefault="00DA735B" w:rsidP="007D4F9C">
            <w:pPr>
              <w:spacing w:after="0" w:line="240" w:lineRule="auto"/>
              <w:jc w:val="both"/>
            </w:pPr>
            <w:r w:rsidRPr="006A153F">
              <w:t xml:space="preserve"> Quê </w:t>
            </w:r>
            <w:smartTag w:uri="urn:schemas-microsoft-com:office:smarttags" w:element="place">
              <w:smartTag w:uri="urn:schemas-microsoft-com:office:smarttags" w:element="country-region">
                <w:r w:rsidRPr="006A153F">
                  <w:t>Nam</w:t>
                </w:r>
              </w:smartTag>
            </w:smartTag>
            <w:r w:rsidRPr="006A153F">
              <w:t xml:space="preserve"> cách đây bao nhiêu km ? </w:t>
            </w:r>
          </w:p>
          <w:p w:rsidR="00DA735B" w:rsidRPr="006A153F" w:rsidRDefault="00DA735B" w:rsidP="007D4F9C">
            <w:pPr>
              <w:spacing w:after="0" w:line="240" w:lineRule="auto"/>
              <w:jc w:val="both"/>
            </w:pPr>
            <w:r w:rsidRPr="006A153F">
              <w:t>Quê của Tuấn xa hơn, cách đây bao nhiêu km ?</w:t>
            </w:r>
          </w:p>
          <w:p w:rsidR="00DA735B" w:rsidRPr="006A153F" w:rsidRDefault="00DA735B" w:rsidP="007D4F9C">
            <w:pPr>
              <w:spacing w:after="0" w:line="240" w:lineRule="auto"/>
              <w:jc w:val="both"/>
            </w:pPr>
            <w:r w:rsidRPr="006A153F">
              <w:t>Mai đã hỏi điều gì ?</w:t>
            </w:r>
          </w:p>
          <w:p w:rsidR="00DA735B" w:rsidRPr="006A153F" w:rsidRDefault="00DA735B" w:rsidP="007D4F9C">
            <w:pPr>
              <w:spacing w:after="0" w:line="240" w:lineRule="auto"/>
              <w:jc w:val="both"/>
            </w:pPr>
            <w:r w:rsidRPr="006A153F">
              <w:t>Nêu bài toán:</w:t>
            </w:r>
          </w:p>
          <w:p w:rsidR="00DA735B" w:rsidRPr="006A153F" w:rsidRDefault="00DA735B" w:rsidP="007D4F9C">
            <w:pPr>
              <w:spacing w:after="0" w:line="240" w:lineRule="auto"/>
              <w:jc w:val="both"/>
            </w:pPr>
            <w:r w:rsidRPr="006A153F">
              <w:t xml:space="preserve">- Giáo viên vừa nêu bài toán, vừa gắn hình biểu diễn số như phần bài học trong sách giáo khoa. </w:t>
            </w:r>
          </w:p>
          <w:p w:rsidR="00DA735B" w:rsidRPr="006A153F" w:rsidRDefault="00DA735B" w:rsidP="007D4F9C">
            <w:pPr>
              <w:spacing w:after="0" w:line="240" w:lineRule="auto"/>
              <w:jc w:val="both"/>
            </w:pPr>
            <w:r w:rsidRPr="006A153F">
              <w:t xml:space="preserve">- Bài toán: Quê của </w:t>
            </w:r>
            <w:smartTag w:uri="urn:schemas-microsoft-com:office:smarttags" w:element="place">
              <w:smartTag w:uri="urn:schemas-microsoft-com:office:smarttags" w:element="country-region">
                <w:r w:rsidRPr="006A153F">
                  <w:t>Nam</w:t>
                </w:r>
              </w:smartTag>
            </w:smartTag>
            <w:r w:rsidRPr="006A153F">
              <w:t xml:space="preserve"> cách đây 254 km, quê Tuấn xa hơn cách đây 586 km. Hỏi quê Tuấn xa hơn bao nhiêu ki – lô - mét? </w:t>
            </w:r>
          </w:p>
          <w:p w:rsidR="00DA735B" w:rsidRPr="006A153F" w:rsidRDefault="00DA735B" w:rsidP="007D4F9C">
            <w:pPr>
              <w:spacing w:after="0" w:line="240" w:lineRule="auto"/>
              <w:jc w:val="both"/>
            </w:pPr>
            <w:r w:rsidRPr="006A153F">
              <w:t xml:space="preserve">+ Muốn biết xa hơn bao nhiêu ki – lô - mét ,ta làm thế nào? </w:t>
            </w:r>
          </w:p>
          <w:p w:rsidR="00DA735B" w:rsidRPr="006A153F" w:rsidRDefault="00DA735B" w:rsidP="007D4F9C">
            <w:pPr>
              <w:spacing w:after="0" w:line="240" w:lineRule="auto"/>
              <w:jc w:val="both"/>
            </w:pPr>
            <w:r w:rsidRPr="006A153F">
              <w:t xml:space="preserve">+ Vậy 586  trừ 254 bằng bao nhiêu ? </w:t>
            </w:r>
          </w:p>
          <w:p w:rsidR="00DA735B" w:rsidRPr="006A153F" w:rsidRDefault="00DA735B" w:rsidP="007D4F9C">
            <w:pPr>
              <w:spacing w:after="0" w:line="240" w:lineRule="auto"/>
              <w:jc w:val="both"/>
              <w:rPr>
                <w:b/>
              </w:rPr>
            </w:pPr>
            <w:r w:rsidRPr="006A153F">
              <w:rPr>
                <w:b/>
              </w:rPr>
              <w:t xml:space="preserve">Việc 2: Đặt tính và thực hiện tính </w:t>
            </w:r>
          </w:p>
          <w:p w:rsidR="00DA735B" w:rsidRPr="006A153F" w:rsidRDefault="00DA735B" w:rsidP="007D4F9C">
            <w:pPr>
              <w:spacing w:after="0" w:line="240" w:lineRule="auto"/>
              <w:jc w:val="both"/>
            </w:pPr>
            <w:r w:rsidRPr="006A153F">
              <w:t xml:space="preserve">- Viết số bị trừ ở hàng trên (586), sau đó xuống dòng viết số trừ (254) sao cho thẳng cột hàng trăm, hàng chục, hàng đơn vị với nhau. Rồi viết dấu trừ vào giữa hai dòng kẻ và gạch ngang dưới 2 số. </w:t>
            </w:r>
          </w:p>
          <w:p w:rsidR="00DA735B" w:rsidRPr="006A153F" w:rsidRDefault="00DA735B" w:rsidP="007D4F9C">
            <w:pPr>
              <w:spacing w:after="0" w:line="240" w:lineRule="auto"/>
              <w:jc w:val="both"/>
            </w:pPr>
            <w:r w:rsidRPr="006A153F">
              <w:t>- Thực hiện phép tính từ phải sang trái.</w:t>
            </w:r>
          </w:p>
          <w:p w:rsidR="00DA735B" w:rsidRPr="006A153F" w:rsidRDefault="00DA735B" w:rsidP="007D4F9C">
            <w:pPr>
              <w:spacing w:after="0" w:line="240" w:lineRule="auto"/>
              <w:jc w:val="both"/>
            </w:pPr>
            <w:r w:rsidRPr="006A153F">
              <w:t xml:space="preserve">               6 trừ 4 bằng 2, viết 2.</w:t>
            </w:r>
          </w:p>
          <w:p w:rsidR="00DA735B" w:rsidRPr="006A153F" w:rsidRDefault="00DA735B" w:rsidP="007D4F9C">
            <w:pPr>
              <w:spacing w:after="0" w:line="240" w:lineRule="auto"/>
              <w:jc w:val="both"/>
            </w:pPr>
            <w:r w:rsidRPr="006A153F">
              <w:t xml:space="preserve">               8 trừ 5 bằng 3, viết 3.</w:t>
            </w:r>
          </w:p>
          <w:p w:rsidR="00DA735B" w:rsidRPr="006A153F" w:rsidRDefault="00DA735B" w:rsidP="007D4F9C">
            <w:pPr>
              <w:spacing w:after="0" w:line="240" w:lineRule="auto"/>
              <w:jc w:val="both"/>
            </w:pPr>
            <w:r w:rsidRPr="006A153F">
              <w:t xml:space="preserve">               5 trừ 2 bằng 3, viết 3.</w:t>
            </w:r>
          </w:p>
          <w:p w:rsidR="00DA735B" w:rsidRPr="006A153F" w:rsidRDefault="00DA735B" w:rsidP="007D4F9C">
            <w:pPr>
              <w:spacing w:after="0" w:line="240" w:lineRule="auto"/>
              <w:jc w:val="both"/>
            </w:pPr>
            <w:r w:rsidRPr="006A153F">
              <w:t xml:space="preserve">  Vậy 586 - 254 = 332</w:t>
            </w:r>
          </w:p>
          <w:p w:rsidR="00DA735B" w:rsidRPr="006A153F" w:rsidRDefault="00DA735B" w:rsidP="007D4F9C">
            <w:pPr>
              <w:spacing w:after="0" w:line="240" w:lineRule="auto"/>
              <w:jc w:val="both"/>
              <w:rPr>
                <w:b/>
              </w:rPr>
            </w:pPr>
            <w:r w:rsidRPr="006A153F">
              <w:rPr>
                <w:b/>
              </w:rPr>
              <w:t>3. Hoạt động (15 phút)</w:t>
            </w:r>
          </w:p>
          <w:p w:rsidR="00DA735B" w:rsidRPr="006A153F" w:rsidRDefault="00DA735B" w:rsidP="007D4F9C">
            <w:pPr>
              <w:spacing w:after="0" w:line="240" w:lineRule="auto"/>
              <w:jc w:val="both"/>
              <w:rPr>
                <w:b/>
              </w:rPr>
            </w:pPr>
            <w:r w:rsidRPr="006A153F">
              <w:rPr>
                <w:b/>
              </w:rPr>
              <w:t>Bài 1: Tính</w:t>
            </w:r>
          </w:p>
          <w:p w:rsidR="00DA735B" w:rsidRPr="006A153F" w:rsidRDefault="00DA735B" w:rsidP="007D4F9C">
            <w:pPr>
              <w:spacing w:after="0" w:line="240" w:lineRule="auto"/>
            </w:pPr>
            <w:r w:rsidRPr="006A153F">
              <w:t>- Gọi HS đọc yêu cầu bài 1</w:t>
            </w:r>
          </w:p>
          <w:p w:rsidR="00DA735B" w:rsidRPr="006A153F" w:rsidRDefault="00DA735B" w:rsidP="007D4F9C">
            <w:pPr>
              <w:spacing w:after="0" w:line="240" w:lineRule="auto"/>
            </w:pPr>
            <w:r w:rsidRPr="006A153F">
              <w:t>- Bài tập yêu cầu chúng ta làm gì?</w:t>
            </w:r>
          </w:p>
          <w:p w:rsidR="00DA735B" w:rsidRPr="006A153F" w:rsidRDefault="00DA735B" w:rsidP="007D4F9C">
            <w:pPr>
              <w:spacing w:after="0" w:line="240" w:lineRule="auto"/>
            </w:pPr>
          </w:p>
          <w:p w:rsidR="00DA735B" w:rsidRPr="006A153F" w:rsidRDefault="00DA735B" w:rsidP="007D4F9C">
            <w:pPr>
              <w:spacing w:after="0" w:line="240" w:lineRule="auto"/>
              <w:jc w:val="both"/>
            </w:pPr>
            <w:r w:rsidRPr="006A153F">
              <w:t>- Yêu cầu 1 HS nêu cách đặt tính và tính.</w:t>
            </w:r>
          </w:p>
          <w:p w:rsidR="00DA735B" w:rsidRPr="006A153F" w:rsidRDefault="00DA735B" w:rsidP="007D4F9C">
            <w:pPr>
              <w:spacing w:after="0" w:line="240" w:lineRule="auto"/>
              <w:jc w:val="both"/>
            </w:pPr>
            <w:r w:rsidRPr="006A153F">
              <w:t>- GV yêu cầu HS nêu cách tính 1 phép tính.</w:t>
            </w:r>
          </w:p>
          <w:p w:rsidR="00DA735B" w:rsidRPr="006A153F" w:rsidRDefault="00DA735B" w:rsidP="007D4F9C">
            <w:pPr>
              <w:spacing w:after="0" w:line="240" w:lineRule="auto"/>
              <w:jc w:val="both"/>
            </w:pPr>
            <w:r w:rsidRPr="006A153F">
              <w:t xml:space="preserve">    467</w:t>
            </w:r>
          </w:p>
          <w:p w:rsidR="00DA735B" w:rsidRPr="006A153F" w:rsidRDefault="00DA735B" w:rsidP="007D4F9C">
            <w:pPr>
              <w:spacing w:after="0" w:line="240" w:lineRule="auto"/>
              <w:jc w:val="both"/>
              <w:rPr>
                <w:u w:val="single"/>
              </w:rPr>
            </w:pPr>
            <w:r w:rsidRPr="006A153F">
              <w:t xml:space="preserve">-   </w:t>
            </w:r>
            <w:r w:rsidRPr="006A153F">
              <w:rPr>
                <w:u w:val="single"/>
              </w:rPr>
              <w:t>240</w:t>
            </w:r>
          </w:p>
          <w:p w:rsidR="00DA735B" w:rsidRPr="006A153F" w:rsidRDefault="00DA735B" w:rsidP="007D4F9C">
            <w:pPr>
              <w:spacing w:after="0" w:line="240" w:lineRule="auto"/>
              <w:jc w:val="both"/>
            </w:pPr>
            <w:r w:rsidRPr="006A153F">
              <w:t xml:space="preserve">    227</w:t>
            </w:r>
          </w:p>
          <w:p w:rsidR="00DA735B" w:rsidRPr="006A153F" w:rsidRDefault="00DA735B" w:rsidP="007D4F9C">
            <w:pPr>
              <w:spacing w:after="0" w:line="240" w:lineRule="auto"/>
              <w:jc w:val="both"/>
            </w:pPr>
            <w:r w:rsidRPr="006A153F">
              <w:t>Nhận xét</w:t>
            </w:r>
          </w:p>
          <w:p w:rsidR="00DA735B" w:rsidRPr="006A153F" w:rsidRDefault="00DA735B" w:rsidP="007D4F9C">
            <w:pPr>
              <w:spacing w:after="0" w:line="240" w:lineRule="auto"/>
              <w:jc w:val="both"/>
            </w:pPr>
            <w:r w:rsidRPr="006A153F">
              <w:t>- Yêu cầu 3 em lên bảng chia sẻ kết quả.</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Yêu cầu học sinh nhận xét bài trên bảng.</w:t>
            </w:r>
          </w:p>
          <w:p w:rsidR="00DA735B" w:rsidRPr="006A153F" w:rsidRDefault="00DA735B" w:rsidP="007D4F9C">
            <w:pPr>
              <w:spacing w:after="0" w:line="240" w:lineRule="auto"/>
            </w:pPr>
            <w:r w:rsidRPr="006A153F">
              <w:t>- Nhận xét, tuyên dương.</w:t>
            </w:r>
          </w:p>
          <w:p w:rsidR="00DA735B" w:rsidRPr="006A153F" w:rsidRDefault="00DA735B" w:rsidP="007D4F9C">
            <w:pPr>
              <w:spacing w:after="0" w:line="240" w:lineRule="auto"/>
              <w:jc w:val="both"/>
              <w:rPr>
                <w:b/>
              </w:rPr>
            </w:pPr>
            <w:r w:rsidRPr="006A153F">
              <w:rPr>
                <w:b/>
              </w:rPr>
              <w:t>Bài 2: Đặt tính rồi tính</w:t>
            </w:r>
          </w:p>
          <w:p w:rsidR="00DA735B" w:rsidRPr="006A153F" w:rsidRDefault="00DA735B" w:rsidP="007D4F9C">
            <w:pPr>
              <w:spacing w:after="0" w:line="240" w:lineRule="auto"/>
            </w:pPr>
            <w:r w:rsidRPr="006A153F">
              <w:t>- Gọi HS đọc yêu cầu bài 2</w:t>
            </w:r>
          </w:p>
          <w:p w:rsidR="00DA735B" w:rsidRPr="006A153F" w:rsidRDefault="00DA735B" w:rsidP="007D4F9C">
            <w:pPr>
              <w:spacing w:after="0" w:line="240" w:lineRule="auto"/>
            </w:pPr>
            <w:r w:rsidRPr="006A153F">
              <w:t>- Bài tập yêu cầu chúng ta làm gì?</w:t>
            </w:r>
          </w:p>
          <w:p w:rsidR="00DA735B" w:rsidRPr="006A153F" w:rsidRDefault="00DA735B" w:rsidP="007D4F9C">
            <w:pPr>
              <w:spacing w:after="0" w:line="240" w:lineRule="auto"/>
            </w:pPr>
          </w:p>
          <w:p w:rsidR="00DA735B" w:rsidRPr="006A153F" w:rsidRDefault="00DA735B" w:rsidP="007D4F9C">
            <w:pPr>
              <w:spacing w:after="0" w:line="240" w:lineRule="auto"/>
            </w:pPr>
            <w:r w:rsidRPr="006A153F">
              <w:t>- 1 HS nêu cách đặt tính.</w:t>
            </w:r>
          </w:p>
          <w:p w:rsidR="00DA735B" w:rsidRPr="006A153F" w:rsidRDefault="00DA735B" w:rsidP="007D4F9C">
            <w:pPr>
              <w:spacing w:after="0" w:line="240" w:lineRule="auto"/>
            </w:pPr>
            <w:r w:rsidRPr="006A153F">
              <w:t>- 1 HS nêu cách thực hiện phép tính.</w:t>
            </w:r>
          </w:p>
          <w:p w:rsidR="00DA735B" w:rsidRPr="006A153F" w:rsidRDefault="00DA735B" w:rsidP="007D4F9C">
            <w:pPr>
              <w:spacing w:after="0" w:line="240" w:lineRule="auto"/>
            </w:pPr>
            <w:r w:rsidRPr="006A153F">
              <w:t>- Yêu cầu HS làm bài vào vở, 1HS làm vào phiếu</w:t>
            </w:r>
          </w:p>
          <w:p w:rsidR="00DA735B" w:rsidRPr="006A153F" w:rsidRDefault="00DA735B" w:rsidP="007D4F9C">
            <w:pPr>
              <w:spacing w:after="0" w:line="240" w:lineRule="auto"/>
            </w:pPr>
            <w:r w:rsidRPr="006A153F">
              <w:t>543  -  403                  619  -  207                     758  - 727                  347  -  120</w:t>
            </w:r>
          </w:p>
          <w:p w:rsidR="00DA735B" w:rsidRPr="006A153F" w:rsidRDefault="00DA735B" w:rsidP="007D4F9C">
            <w:pPr>
              <w:spacing w:after="0" w:line="240" w:lineRule="auto"/>
              <w:jc w:val="both"/>
            </w:pPr>
          </w:p>
          <w:p w:rsidR="00DA735B" w:rsidRPr="006A153F" w:rsidRDefault="00DA735B" w:rsidP="007D4F9C">
            <w:pPr>
              <w:spacing w:after="0" w:line="240" w:lineRule="auto"/>
              <w:jc w:val="both"/>
            </w:pPr>
          </w:p>
          <w:p w:rsidR="00DA735B" w:rsidRPr="006A153F" w:rsidRDefault="00DA735B" w:rsidP="007D4F9C">
            <w:pPr>
              <w:spacing w:after="0" w:line="240" w:lineRule="auto"/>
              <w:jc w:val="both"/>
            </w:pPr>
            <w:r w:rsidRPr="006A153F">
              <w:t>- Yêu cầu HS đổi vở chấm chéo</w:t>
            </w:r>
          </w:p>
          <w:p w:rsidR="00DA735B" w:rsidRPr="006A153F" w:rsidRDefault="00DA735B" w:rsidP="007D4F9C">
            <w:pPr>
              <w:spacing w:after="0" w:line="240" w:lineRule="auto"/>
              <w:jc w:val="both"/>
            </w:pPr>
            <w:r w:rsidRPr="006A153F">
              <w:t>- Chấm bài, nhận xét, tuyên dương</w:t>
            </w:r>
          </w:p>
          <w:p w:rsidR="00DA735B" w:rsidRPr="00E0773D" w:rsidRDefault="00DA735B" w:rsidP="007D4F9C">
            <w:pPr>
              <w:spacing w:after="0" w:line="240" w:lineRule="auto"/>
              <w:jc w:val="both"/>
              <w:rPr>
                <w:b/>
              </w:rPr>
            </w:pPr>
            <w:r w:rsidRPr="00E0773D">
              <w:rPr>
                <w:b/>
              </w:rPr>
              <w:t>* Bài 3: Tính nhẩm (theo mẫu)</w:t>
            </w:r>
          </w:p>
          <w:p w:rsidR="00DA735B" w:rsidRPr="00E0773D" w:rsidRDefault="00DA735B" w:rsidP="007D4F9C">
            <w:pPr>
              <w:spacing w:after="0" w:line="240" w:lineRule="auto"/>
              <w:jc w:val="both"/>
            </w:pPr>
            <w:r w:rsidRPr="00E0773D">
              <w:t>- Gọi HS đọc yêu cầu bài 3</w:t>
            </w:r>
          </w:p>
          <w:p w:rsidR="00DA735B" w:rsidRPr="00E0773D" w:rsidRDefault="00DA735B" w:rsidP="007D4F9C">
            <w:pPr>
              <w:spacing w:after="0" w:line="240" w:lineRule="auto"/>
              <w:jc w:val="both"/>
            </w:pPr>
            <w:r w:rsidRPr="00E0773D">
              <w:t>- GV nêu yêu cầu của bài.</w:t>
            </w:r>
          </w:p>
          <w:p w:rsidR="00DA735B" w:rsidRPr="00E0773D" w:rsidRDefault="00DA735B" w:rsidP="007D4F9C">
            <w:pPr>
              <w:spacing w:after="0" w:line="240" w:lineRule="auto"/>
              <w:jc w:val="both"/>
            </w:pPr>
            <w:r w:rsidRPr="00E0773D">
              <w:t>- Yêu cầu HS đọc mẫu.</w:t>
            </w:r>
          </w:p>
          <w:p w:rsidR="00DA735B" w:rsidRDefault="00DA735B" w:rsidP="007D4F9C">
            <w:pPr>
              <w:pStyle w:val="NoSpacing"/>
            </w:pPr>
            <w:r>
              <w:t>Giáo viên hướng dẫn học sinh tính nhẩm theo mẫu. Yêu cầu học sinh tính nhẩm tương đối với các phép tính còn lại.</w:t>
            </w:r>
          </w:p>
          <w:p w:rsidR="00DA735B" w:rsidRPr="00F935BB" w:rsidRDefault="00DA735B" w:rsidP="007D4F9C">
            <w:pPr>
              <w:pStyle w:val="NoSpacing"/>
              <w:rPr>
                <w:sz w:val="24"/>
                <w:szCs w:val="24"/>
              </w:rPr>
            </w:pPr>
            <w:r>
              <w:t xml:space="preserve">      700 - 300        800 - 500</w:t>
            </w:r>
          </w:p>
          <w:p w:rsidR="00DA735B" w:rsidRDefault="00DA735B" w:rsidP="007D4F9C">
            <w:pPr>
              <w:pStyle w:val="NoSpacing"/>
              <w:ind w:left="360"/>
            </w:pPr>
            <w:r>
              <w:t>600 - 400        900 – 700</w:t>
            </w:r>
          </w:p>
          <w:p w:rsidR="00DA735B" w:rsidRDefault="00DA735B" w:rsidP="007D4F9C">
            <w:pPr>
              <w:pStyle w:val="NoSpacing"/>
            </w:pPr>
            <w:r>
              <w:t>- Nhận xét, tuyên dương</w:t>
            </w:r>
          </w:p>
          <w:p w:rsidR="00DA735B" w:rsidRPr="006A153F" w:rsidRDefault="00DA735B" w:rsidP="007D4F9C">
            <w:pPr>
              <w:spacing w:after="0" w:line="240" w:lineRule="auto"/>
              <w:jc w:val="both"/>
              <w:rPr>
                <w:b/>
                <w:color w:val="FF0000"/>
                <w:u w:val="single"/>
              </w:rPr>
            </w:pPr>
            <w:r w:rsidRPr="00E0773D">
              <w:rPr>
                <w:b/>
              </w:rPr>
              <w:t xml:space="preserve">* </w:t>
            </w:r>
            <w:r w:rsidRPr="006A153F">
              <w:rPr>
                <w:b/>
                <w:u w:val="single"/>
              </w:rPr>
              <w:t xml:space="preserve"> Bài 4:</w:t>
            </w:r>
            <w:r w:rsidRPr="006A153F">
              <w:rPr>
                <w:b/>
                <w:color w:val="FF0000"/>
                <w:u w:val="single"/>
              </w:rPr>
              <w:t xml:space="preserve"> </w:t>
            </w:r>
          </w:p>
          <w:p w:rsidR="00DA735B" w:rsidRPr="00E0773D" w:rsidRDefault="00DA735B" w:rsidP="007D4F9C">
            <w:pPr>
              <w:spacing w:after="0" w:line="240" w:lineRule="auto"/>
              <w:jc w:val="both"/>
              <w:rPr>
                <w:lang w:val="vi-VN"/>
              </w:rPr>
            </w:pPr>
            <w:r w:rsidRPr="006A153F">
              <w:t>- Gọi 1 HS nêu yêu cầu bài</w:t>
            </w:r>
          </w:p>
          <w:p w:rsidR="00DA735B" w:rsidRPr="006A153F" w:rsidRDefault="00DA735B" w:rsidP="007D4F9C">
            <w:pPr>
              <w:spacing w:after="0" w:line="240" w:lineRule="auto"/>
              <w:jc w:val="both"/>
              <w:rPr>
                <w:lang w:val="vi-VN"/>
              </w:rPr>
            </w:pPr>
            <w:r w:rsidRPr="006A153F">
              <w:rPr>
                <w:lang w:val="vi-VN"/>
              </w:rPr>
              <w:t>+ Bài toán cho biết gì?</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Bài toán hỏi gì?</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Để tính được bác Hùng thu hoạch được bao nhiêu ki – lô- gam thóc nếp ta làm thế nào?</w:t>
            </w:r>
          </w:p>
          <w:p w:rsidR="00DA735B" w:rsidRPr="006A153F" w:rsidRDefault="00DA735B" w:rsidP="007D4F9C">
            <w:pPr>
              <w:spacing w:after="0" w:line="240" w:lineRule="auto"/>
              <w:jc w:val="both"/>
              <w:rPr>
                <w:lang w:val="vi-VN"/>
              </w:rPr>
            </w:pPr>
            <w:r w:rsidRPr="006A153F">
              <w:rPr>
                <w:lang w:val="vi-VN"/>
              </w:rPr>
              <w:t>- Yêu cầu 1HS làm vào bảng phụ cả lớp làm vào vở</w:t>
            </w:r>
          </w:p>
          <w:p w:rsidR="00DA735B" w:rsidRPr="006A153F" w:rsidRDefault="00DA735B" w:rsidP="007D4F9C">
            <w:pPr>
              <w:pStyle w:val="Footer"/>
              <w:tabs>
                <w:tab w:val="clear" w:pos="4320"/>
                <w:tab w:val="clear" w:pos="8640"/>
              </w:tabs>
              <w:jc w:val="both"/>
              <w:rPr>
                <w:lang w:val="vi-VN"/>
              </w:rPr>
            </w:pPr>
            <w:r w:rsidRPr="006A153F">
              <w:rPr>
                <w:lang w:val="vi-VN"/>
              </w:rPr>
              <w:t>- Yêu cầu 1 em lên bảng chia sẻ kết quả.</w:t>
            </w:r>
          </w:p>
          <w:p w:rsidR="00DA735B" w:rsidRPr="006A153F" w:rsidRDefault="00DA735B" w:rsidP="007D4F9C">
            <w:pPr>
              <w:pStyle w:val="Footer"/>
              <w:tabs>
                <w:tab w:val="clear" w:pos="4320"/>
                <w:tab w:val="clear" w:pos="8640"/>
              </w:tabs>
              <w:jc w:val="both"/>
              <w:rPr>
                <w:lang w:val="vi-VN"/>
              </w:rPr>
            </w:pPr>
            <w:r w:rsidRPr="003A5478">
              <w:rPr>
                <w:b/>
                <w:bCs/>
                <w:lang w:val="vi-VN"/>
              </w:rPr>
              <w:t>*Củng cố, dặn dò: (5 phút)</w:t>
            </w:r>
          </w:p>
          <w:p w:rsidR="00DA735B" w:rsidRPr="006A153F" w:rsidRDefault="00DA735B" w:rsidP="007D4F9C">
            <w:pPr>
              <w:spacing w:after="0" w:line="240" w:lineRule="auto"/>
              <w:jc w:val="both"/>
              <w:rPr>
                <w:bCs/>
                <w:lang w:val="vi-VN"/>
              </w:rPr>
            </w:pPr>
            <w:r w:rsidRPr="006A153F">
              <w:rPr>
                <w:bCs/>
                <w:lang w:val="vi-VN"/>
              </w:rPr>
              <w:t>- Hôm  nay em học bài gì?</w:t>
            </w:r>
          </w:p>
          <w:p w:rsidR="00DA735B" w:rsidRPr="006A153F" w:rsidRDefault="00DA735B" w:rsidP="007D4F9C">
            <w:pPr>
              <w:spacing w:after="0" w:line="240" w:lineRule="auto"/>
              <w:jc w:val="both"/>
              <w:rPr>
                <w:lang w:val="vi-VN"/>
              </w:rPr>
            </w:pPr>
            <w:r w:rsidRPr="006A153F">
              <w:rPr>
                <w:lang w:val="vi-VN"/>
              </w:rPr>
              <w:t>- Nêu các bước thực hiện phép trừ (không nhớ) số có ba chữ số cho số có ba chữ số.</w:t>
            </w:r>
          </w:p>
          <w:p w:rsidR="00DA735B" w:rsidRPr="005B6267" w:rsidRDefault="00DA735B" w:rsidP="007D4F9C">
            <w:pPr>
              <w:spacing w:after="0" w:line="240" w:lineRule="auto"/>
              <w:jc w:val="both"/>
              <w:rPr>
                <w:szCs w:val="28"/>
                <w:lang w:val="vi-VN"/>
              </w:rPr>
            </w:pPr>
            <w:r w:rsidRPr="00E0773D">
              <w:t>- Nhận xét giờ học.</w:t>
            </w:r>
          </w:p>
        </w:tc>
        <w:tc>
          <w:tcPr>
            <w:tcW w:w="4819" w:type="dxa"/>
          </w:tcPr>
          <w:p w:rsidR="00DA735B" w:rsidRPr="00E0773D" w:rsidRDefault="00DA735B" w:rsidP="007D4F9C">
            <w:pPr>
              <w:spacing w:after="0" w:line="240" w:lineRule="auto"/>
              <w:rPr>
                <w:lang w:val="vi-VN"/>
              </w:rPr>
            </w:pPr>
          </w:p>
          <w:p w:rsidR="00DA735B" w:rsidRPr="00E0773D" w:rsidRDefault="00DA735B" w:rsidP="007D4F9C">
            <w:pPr>
              <w:tabs>
                <w:tab w:val="left" w:pos="960"/>
              </w:tabs>
              <w:spacing w:after="0" w:line="240" w:lineRule="auto"/>
              <w:rPr>
                <w:lang w:val="vi-VN"/>
              </w:rPr>
            </w:pPr>
            <w:r w:rsidRPr="00E0773D">
              <w:rPr>
                <w:lang w:val="vi-VN"/>
              </w:rPr>
              <w:t>- Cả lớp tham gia chơi và thực hiện yêu cầu.</w:t>
            </w:r>
          </w:p>
          <w:p w:rsidR="00DA735B" w:rsidRPr="00E0773D" w:rsidRDefault="00DA735B" w:rsidP="007D4F9C">
            <w:pPr>
              <w:spacing w:after="0" w:line="240" w:lineRule="auto"/>
              <w:jc w:val="both"/>
              <w:rPr>
                <w:lang w:val="vi-VN"/>
              </w:rPr>
            </w:pPr>
          </w:p>
          <w:p w:rsidR="00DA735B" w:rsidRPr="006A153F" w:rsidRDefault="00DA735B" w:rsidP="007D4F9C">
            <w:pPr>
              <w:spacing w:after="0" w:line="240" w:lineRule="auto"/>
              <w:rPr>
                <w:lang w:val="vi-VN"/>
              </w:rPr>
            </w:pPr>
          </w:p>
          <w:p w:rsidR="00DA735B" w:rsidRPr="00E0773D" w:rsidRDefault="00DA735B" w:rsidP="007D4F9C">
            <w:pPr>
              <w:spacing w:after="0" w:line="240" w:lineRule="auto"/>
              <w:rPr>
                <w:lang w:val="vi-VN"/>
              </w:rPr>
            </w:pPr>
            <w:r w:rsidRPr="00E0773D">
              <w:rPr>
                <w:lang w:val="vi-VN"/>
              </w:rPr>
              <w:t>- Viết bài vào vở</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- 1 HS đọc</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- 254 km</w:t>
            </w:r>
          </w:p>
          <w:p w:rsidR="00DA735B" w:rsidRPr="006A153F" w:rsidRDefault="00DA735B" w:rsidP="007D4F9C">
            <w:pPr>
              <w:spacing w:after="0" w:line="240" w:lineRule="auto"/>
              <w:jc w:val="both"/>
              <w:rPr>
                <w:lang w:val="vi-VN"/>
              </w:rPr>
            </w:pPr>
            <w:r w:rsidRPr="006A153F">
              <w:rPr>
                <w:lang w:val="vi-VN"/>
              </w:rPr>
              <w:t>- 586 km</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Xa hơn bao nhiêu km ?</w:t>
            </w:r>
          </w:p>
          <w:p w:rsidR="00DA735B" w:rsidRPr="006A153F" w:rsidRDefault="00DA735B" w:rsidP="007D4F9C">
            <w:pPr>
              <w:spacing w:after="0" w:line="240" w:lineRule="auto"/>
              <w:jc w:val="both"/>
              <w:rPr>
                <w:lang w:val="vi-VN"/>
              </w:rPr>
            </w:pPr>
            <w:r w:rsidRPr="006A153F">
              <w:rPr>
                <w:lang w:val="vi-VN"/>
              </w:rPr>
              <w:t>- Nêu bài toán</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Ta lấy 586  trừ 254</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Bằng 332</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xml:space="preserve">- Quan sát </w:t>
            </w:r>
          </w:p>
          <w:p w:rsidR="00DA735B" w:rsidRPr="00E0773D" w:rsidRDefault="00DA735B" w:rsidP="007D4F9C">
            <w:pPr>
              <w:spacing w:after="0" w:line="240" w:lineRule="auto"/>
              <w:jc w:val="both"/>
              <w:rPr>
                <w:lang w:val="vi-VN"/>
              </w:rPr>
            </w:pPr>
          </w:p>
          <w:p w:rsidR="00DA735B" w:rsidRPr="00E0773D" w:rsidRDefault="00DA735B" w:rsidP="007D4F9C">
            <w:pPr>
              <w:spacing w:after="0" w:line="240" w:lineRule="auto"/>
              <w:jc w:val="both"/>
              <w:rPr>
                <w:lang w:val="vi-VN"/>
              </w:rPr>
            </w:pPr>
            <w:r w:rsidRPr="00E0773D">
              <w:rPr>
                <w:lang w:val="vi-VN"/>
              </w:rPr>
              <w:t>- 2 học sinh lên bảng đặt tính, lớp làm bảng con.</w:t>
            </w:r>
          </w:p>
          <w:p w:rsidR="00DA735B" w:rsidRPr="00E0773D" w:rsidRDefault="00DA735B" w:rsidP="007D4F9C">
            <w:pPr>
              <w:spacing w:after="0" w:line="240" w:lineRule="auto"/>
              <w:jc w:val="both"/>
              <w:rPr>
                <w:lang w:val="vi-VN"/>
              </w:rPr>
            </w:pPr>
          </w:p>
          <w:p w:rsidR="00DA735B" w:rsidRPr="00E0773D" w:rsidRDefault="00DA735B" w:rsidP="007D4F9C">
            <w:pPr>
              <w:spacing w:after="0" w:line="240" w:lineRule="auto"/>
              <w:jc w:val="both"/>
              <w:rPr>
                <w:lang w:val="vi-VN"/>
              </w:rPr>
            </w:pPr>
          </w:p>
          <w:p w:rsidR="00DA735B" w:rsidRPr="00E0773D" w:rsidRDefault="00DA735B" w:rsidP="007D4F9C">
            <w:pPr>
              <w:spacing w:after="0" w:line="240" w:lineRule="auto"/>
              <w:jc w:val="both"/>
              <w:rPr>
                <w:lang w:val="vi-VN"/>
              </w:rPr>
            </w:pPr>
            <w:r w:rsidRPr="00E0773D">
              <w:rPr>
                <w:lang w:val="vi-VN"/>
              </w:rPr>
              <w:t xml:space="preserve"> </w:t>
            </w:r>
          </w:p>
          <w:p w:rsidR="00DA735B" w:rsidRPr="006A153F" w:rsidRDefault="00DA735B" w:rsidP="007D4F9C">
            <w:pPr>
              <w:spacing w:after="0" w:line="240" w:lineRule="auto"/>
              <w:jc w:val="both"/>
              <w:rPr>
                <w:lang w:val="vi-VN"/>
              </w:rPr>
            </w:pPr>
            <w:r w:rsidRPr="00E0773D">
              <w:rPr>
                <w:lang w:val="vi-VN"/>
              </w:rPr>
              <w:t>- Học sinh theo dõi giáo viên hướng dẫn.</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- 1 HS đọc</w:t>
            </w:r>
          </w:p>
          <w:p w:rsidR="00DA735B" w:rsidRPr="006A153F" w:rsidRDefault="00DA735B" w:rsidP="007D4F9C">
            <w:pPr>
              <w:spacing w:after="0" w:line="240" w:lineRule="auto"/>
              <w:jc w:val="both"/>
              <w:rPr>
                <w:lang w:val="vi-VN"/>
              </w:rPr>
            </w:pPr>
            <w:r w:rsidRPr="006A153F">
              <w:rPr>
                <w:lang w:val="vi-VN"/>
              </w:rPr>
              <w:t>- HS nhắc lại yêu cầu của bài.</w:t>
            </w:r>
          </w:p>
          <w:p w:rsidR="00DA735B" w:rsidRPr="006A153F" w:rsidRDefault="00DA735B" w:rsidP="007D4F9C">
            <w:pPr>
              <w:spacing w:after="0" w:line="240" w:lineRule="auto"/>
              <w:jc w:val="both"/>
              <w:rPr>
                <w:lang w:val="vi-VN"/>
              </w:rPr>
            </w:pPr>
            <w:r w:rsidRPr="006A153F">
              <w:rPr>
                <w:lang w:val="vi-VN"/>
              </w:rPr>
              <w:t xml:space="preserve">    Tính</w:t>
            </w:r>
          </w:p>
          <w:p w:rsidR="00DA735B" w:rsidRPr="006A153F" w:rsidRDefault="00DA735B" w:rsidP="007D4F9C">
            <w:pPr>
              <w:spacing w:after="0" w:line="240" w:lineRule="auto"/>
              <w:jc w:val="both"/>
              <w:rPr>
                <w:lang w:val="vi-VN"/>
              </w:rPr>
            </w:pPr>
            <w:r w:rsidRPr="006A153F">
              <w:rPr>
                <w:lang w:val="vi-VN"/>
              </w:rPr>
              <w:t>- HS nêu</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Lớp làm bảng con</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HS chia sẻ:</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rPr>
                <w:lang w:val="vi-VN"/>
              </w:rPr>
            </w:pPr>
            <w:r w:rsidRPr="006A153F">
              <w:rPr>
                <w:lang w:val="vi-VN"/>
              </w:rPr>
              <w:t xml:space="preserve">   732            291              991          </w:t>
            </w:r>
          </w:p>
          <w:p w:rsidR="00DA735B" w:rsidRPr="006A153F" w:rsidRDefault="00DA735B" w:rsidP="007D4F9C">
            <w:pPr>
              <w:spacing w:after="0" w:line="240" w:lineRule="auto"/>
              <w:rPr>
                <w:lang w:val="vi-VN"/>
              </w:rPr>
            </w:pPr>
            <w:r w:rsidRPr="006A153F">
              <w:rPr>
                <w:u w:val="single"/>
                <w:lang w:val="vi-VN"/>
              </w:rPr>
              <w:t xml:space="preserve">-  412 </w:t>
            </w:r>
            <w:r w:rsidRPr="006A153F">
              <w:rPr>
                <w:lang w:val="vi-VN"/>
              </w:rPr>
              <w:t xml:space="preserve">        </w:t>
            </w:r>
            <w:r w:rsidRPr="006A153F">
              <w:rPr>
                <w:u w:val="single"/>
                <w:lang w:val="vi-VN"/>
              </w:rPr>
              <w:t>- 250</w:t>
            </w:r>
            <w:r w:rsidRPr="006A153F">
              <w:rPr>
                <w:lang w:val="vi-VN"/>
              </w:rPr>
              <w:t xml:space="preserve">          </w:t>
            </w:r>
            <w:r w:rsidRPr="006A153F">
              <w:rPr>
                <w:u w:val="single"/>
                <w:lang w:val="vi-VN"/>
              </w:rPr>
              <w:t>-   530</w:t>
            </w:r>
            <w:r w:rsidRPr="006A153F">
              <w:rPr>
                <w:lang w:val="vi-VN"/>
              </w:rPr>
              <w:t xml:space="preserve">        </w:t>
            </w:r>
          </w:p>
          <w:p w:rsidR="00DA735B" w:rsidRPr="006A153F" w:rsidRDefault="00DA735B" w:rsidP="007D4F9C">
            <w:pPr>
              <w:spacing w:after="0" w:line="240" w:lineRule="auto"/>
              <w:rPr>
                <w:lang w:val="vi-VN"/>
              </w:rPr>
            </w:pPr>
            <w:r w:rsidRPr="006A153F">
              <w:rPr>
                <w:lang w:val="vi-VN"/>
              </w:rPr>
              <w:t xml:space="preserve">   321             11               461       </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r w:rsidRPr="006A153F">
              <w:rPr>
                <w:lang w:val="vi-VN"/>
              </w:rPr>
              <w:t>- 1 HS đọc</w:t>
            </w:r>
          </w:p>
          <w:p w:rsidR="00DA735B" w:rsidRPr="006A153F" w:rsidRDefault="00DA735B" w:rsidP="007D4F9C">
            <w:pPr>
              <w:spacing w:after="0" w:line="240" w:lineRule="auto"/>
              <w:jc w:val="both"/>
              <w:rPr>
                <w:lang w:val="vi-VN"/>
              </w:rPr>
            </w:pPr>
            <w:r w:rsidRPr="006A153F">
              <w:rPr>
                <w:lang w:val="vi-VN"/>
              </w:rPr>
              <w:t>- HS nhắc lại yêu cầu của bài.</w:t>
            </w:r>
          </w:p>
          <w:p w:rsidR="00DA735B" w:rsidRPr="006A153F" w:rsidRDefault="00DA735B" w:rsidP="007D4F9C">
            <w:pPr>
              <w:spacing w:after="0" w:line="240" w:lineRule="auto"/>
              <w:jc w:val="both"/>
              <w:rPr>
                <w:lang w:val="vi-VN"/>
              </w:rPr>
            </w:pPr>
            <w:r w:rsidRPr="006A153F">
              <w:rPr>
                <w:lang w:val="vi-VN"/>
              </w:rPr>
              <w:t xml:space="preserve">    Đặt tính rồi tính</w:t>
            </w:r>
          </w:p>
          <w:p w:rsidR="00DA735B" w:rsidRPr="006A153F" w:rsidRDefault="00DA735B" w:rsidP="007D4F9C">
            <w:pPr>
              <w:spacing w:after="0" w:line="240" w:lineRule="auto"/>
              <w:jc w:val="both"/>
              <w:rPr>
                <w:lang w:val="vi-VN"/>
              </w:rPr>
            </w:pPr>
            <w:r w:rsidRPr="006A153F">
              <w:rPr>
                <w:lang w:val="vi-VN"/>
              </w:rPr>
              <w:t>- HS nêu</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Lớp làm vào vở</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jc w:val="both"/>
              <w:rPr>
                <w:lang w:val="vi-VN"/>
              </w:rPr>
            </w:pPr>
            <w:r w:rsidRPr="006A153F">
              <w:rPr>
                <w:lang w:val="vi-VN"/>
              </w:rPr>
              <w:t>- HS chia sẻ:</w:t>
            </w:r>
          </w:p>
          <w:p w:rsidR="00DA735B" w:rsidRPr="006A153F" w:rsidRDefault="00DA735B" w:rsidP="007D4F9C">
            <w:pPr>
              <w:spacing w:after="0" w:line="240" w:lineRule="auto"/>
              <w:rPr>
                <w:lang w:val="vi-VN"/>
              </w:rPr>
            </w:pPr>
            <w:r w:rsidRPr="006A153F">
              <w:rPr>
                <w:lang w:val="vi-VN"/>
              </w:rPr>
              <w:t xml:space="preserve">   543            619              758           347 </w:t>
            </w:r>
          </w:p>
          <w:p w:rsidR="00DA735B" w:rsidRPr="006A153F" w:rsidRDefault="00DA735B" w:rsidP="007D4F9C">
            <w:pPr>
              <w:spacing w:after="0" w:line="240" w:lineRule="auto"/>
              <w:rPr>
                <w:lang w:val="vi-VN"/>
              </w:rPr>
            </w:pPr>
            <w:r w:rsidRPr="006A153F">
              <w:rPr>
                <w:u w:val="single"/>
                <w:lang w:val="vi-VN"/>
              </w:rPr>
              <w:t xml:space="preserve">-  403 </w:t>
            </w:r>
            <w:r w:rsidRPr="006A153F">
              <w:rPr>
                <w:lang w:val="vi-VN"/>
              </w:rPr>
              <w:t xml:space="preserve">        </w:t>
            </w:r>
            <w:r w:rsidRPr="006A153F">
              <w:rPr>
                <w:u w:val="single"/>
                <w:lang w:val="vi-VN"/>
              </w:rPr>
              <w:t>- 207</w:t>
            </w:r>
            <w:r w:rsidRPr="006A153F">
              <w:rPr>
                <w:lang w:val="vi-VN"/>
              </w:rPr>
              <w:t xml:space="preserve">          </w:t>
            </w:r>
            <w:r w:rsidRPr="006A153F">
              <w:rPr>
                <w:u w:val="single"/>
                <w:lang w:val="vi-VN"/>
              </w:rPr>
              <w:t>-   727</w:t>
            </w:r>
            <w:r w:rsidRPr="006A153F">
              <w:rPr>
                <w:lang w:val="vi-VN"/>
              </w:rPr>
              <w:t xml:space="preserve">        </w:t>
            </w:r>
            <w:r w:rsidRPr="006A153F">
              <w:rPr>
                <w:u w:val="single"/>
                <w:lang w:val="vi-VN"/>
              </w:rPr>
              <w:t>-  120</w:t>
            </w:r>
          </w:p>
          <w:p w:rsidR="00DA735B" w:rsidRPr="006A153F" w:rsidRDefault="00DA735B" w:rsidP="007D4F9C">
            <w:pPr>
              <w:spacing w:after="0" w:line="240" w:lineRule="auto"/>
              <w:rPr>
                <w:lang w:val="vi-VN"/>
              </w:rPr>
            </w:pPr>
            <w:r w:rsidRPr="006A153F">
              <w:rPr>
                <w:lang w:val="vi-VN"/>
              </w:rPr>
              <w:t xml:space="preserve">   140            412                31           227</w:t>
            </w: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025095">
            <w:pPr>
              <w:spacing w:after="0" w:line="240" w:lineRule="auto"/>
              <w:rPr>
                <w:lang w:val="vi-VN"/>
              </w:rPr>
            </w:pPr>
            <w:r w:rsidRPr="006A153F">
              <w:rPr>
                <w:lang w:val="vi-VN"/>
              </w:rPr>
              <w:t>- 1 HS đọc</w:t>
            </w:r>
          </w:p>
          <w:p w:rsidR="00DA735B" w:rsidRPr="006A153F" w:rsidRDefault="00DA735B" w:rsidP="007D4F9C">
            <w:pPr>
              <w:spacing w:after="0" w:line="240" w:lineRule="auto"/>
              <w:jc w:val="both"/>
              <w:rPr>
                <w:lang w:val="vi-VN"/>
              </w:rPr>
            </w:pPr>
            <w:r w:rsidRPr="006A153F">
              <w:rPr>
                <w:lang w:val="vi-VN"/>
              </w:rPr>
              <w:t>- Học sinh tự tìm hiểu yêu cầu của bài và làm bài.</w:t>
            </w:r>
          </w:p>
          <w:p w:rsidR="00DA735B" w:rsidRPr="006A153F" w:rsidRDefault="00DA735B" w:rsidP="007D4F9C">
            <w:pPr>
              <w:spacing w:after="0" w:line="240" w:lineRule="auto"/>
              <w:jc w:val="both"/>
              <w:rPr>
                <w:lang w:val="vi-VN"/>
              </w:rPr>
            </w:pPr>
            <w:r w:rsidRPr="006A153F">
              <w:rPr>
                <w:lang w:val="vi-VN"/>
              </w:rPr>
              <w:t>-   600 - 200 = ?</w:t>
            </w:r>
          </w:p>
          <w:p w:rsidR="00DA735B" w:rsidRPr="006A153F" w:rsidRDefault="00DA735B" w:rsidP="007D4F9C">
            <w:pPr>
              <w:spacing w:after="0" w:line="240" w:lineRule="auto"/>
              <w:jc w:val="both"/>
              <w:rPr>
                <w:lang w:val="vi-VN"/>
              </w:rPr>
            </w:pPr>
            <w:r w:rsidRPr="006A153F">
              <w:rPr>
                <w:lang w:val="vi-VN"/>
              </w:rPr>
              <w:t>6 trăm - 200 trăm = 4 trăm</w:t>
            </w:r>
          </w:p>
          <w:p w:rsidR="00DA735B" w:rsidRPr="006A153F" w:rsidRDefault="00DA735B" w:rsidP="007D4F9C">
            <w:pPr>
              <w:spacing w:after="0" w:line="240" w:lineRule="auto"/>
              <w:jc w:val="both"/>
              <w:rPr>
                <w:lang w:val="vi-VN"/>
              </w:rPr>
            </w:pPr>
            <w:r w:rsidRPr="006A153F">
              <w:rPr>
                <w:lang w:val="vi-VN"/>
              </w:rPr>
              <w:t xml:space="preserve">     600 - 200 = 400</w:t>
            </w:r>
          </w:p>
          <w:p w:rsidR="00DA735B" w:rsidRPr="006A153F" w:rsidRDefault="00DA735B" w:rsidP="007D4F9C">
            <w:pPr>
              <w:spacing w:after="0" w:line="240" w:lineRule="auto"/>
              <w:jc w:val="both"/>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rPr>
                <w:lang w:val="vi-VN"/>
              </w:rPr>
            </w:pPr>
          </w:p>
          <w:p w:rsidR="00DA735B" w:rsidRPr="006A153F" w:rsidRDefault="00DA735B" w:rsidP="007D4F9C">
            <w:pPr>
              <w:spacing w:after="0" w:line="240" w:lineRule="auto"/>
              <w:jc w:val="both"/>
              <w:rPr>
                <w:lang w:val="vi-VN"/>
              </w:rPr>
            </w:pPr>
            <w:r w:rsidRPr="006A153F">
              <w:rPr>
                <w:lang w:val="vi-VN"/>
              </w:rPr>
              <w:t>- Học sinh đọc</w:t>
            </w:r>
          </w:p>
          <w:p w:rsidR="00DA735B" w:rsidRPr="006A153F" w:rsidRDefault="00DA735B" w:rsidP="007D4F9C">
            <w:pPr>
              <w:spacing w:after="0" w:line="240" w:lineRule="auto"/>
              <w:jc w:val="both"/>
              <w:rPr>
                <w:lang w:val="vi-VN"/>
              </w:rPr>
            </w:pPr>
            <w:r w:rsidRPr="006A153F">
              <w:rPr>
                <w:lang w:val="vi-VN"/>
              </w:rPr>
              <w:t>- Bác Sơn thu hoạch 580 kg thóc nếp, bác Hùng thu hoạch ít hơn bác Sơn 40 kg thóc nếp.</w:t>
            </w:r>
          </w:p>
          <w:p w:rsidR="00DA735B" w:rsidRPr="006A153F" w:rsidRDefault="00DA735B" w:rsidP="007D4F9C">
            <w:pPr>
              <w:spacing w:after="0" w:line="240" w:lineRule="auto"/>
              <w:jc w:val="both"/>
              <w:rPr>
                <w:lang w:val="vi-VN"/>
              </w:rPr>
            </w:pPr>
            <w:r w:rsidRPr="006A153F">
              <w:rPr>
                <w:lang w:val="vi-VN"/>
              </w:rPr>
              <w:t>- Bác Hùng thu hoạch được bao nhiêu ki – lô- gam thóc nếp ?</w:t>
            </w:r>
          </w:p>
          <w:p w:rsidR="00DA735B" w:rsidRPr="006A153F" w:rsidRDefault="00DA735B" w:rsidP="007D4F9C">
            <w:pPr>
              <w:spacing w:after="0" w:line="240" w:lineRule="auto"/>
              <w:jc w:val="both"/>
              <w:rPr>
                <w:lang w:val="vi-VN"/>
              </w:rPr>
            </w:pPr>
            <w:r w:rsidRPr="006A153F">
              <w:rPr>
                <w:lang w:val="vi-VN"/>
              </w:rPr>
              <w:t xml:space="preserve">   580 - 40</w:t>
            </w:r>
          </w:p>
          <w:p w:rsidR="00DA735B" w:rsidRPr="006A153F" w:rsidRDefault="00DA735B" w:rsidP="007D4F9C">
            <w:pPr>
              <w:spacing w:after="0" w:line="240" w:lineRule="auto"/>
              <w:jc w:val="center"/>
              <w:rPr>
                <w:b/>
                <w:u w:val="single"/>
                <w:lang w:val="vi-VN"/>
              </w:rPr>
            </w:pPr>
            <w:r w:rsidRPr="006A153F">
              <w:rPr>
                <w:b/>
                <w:u w:val="single"/>
                <w:lang w:val="vi-VN"/>
              </w:rPr>
              <w:t>Bài giải</w:t>
            </w:r>
          </w:p>
          <w:p w:rsidR="00DA735B" w:rsidRPr="006A153F" w:rsidRDefault="00DA735B" w:rsidP="007D4F9C">
            <w:pPr>
              <w:spacing w:after="0" w:line="240" w:lineRule="auto"/>
              <w:jc w:val="center"/>
              <w:rPr>
                <w:lang w:val="vi-VN"/>
              </w:rPr>
            </w:pPr>
            <w:r w:rsidRPr="006A153F">
              <w:rPr>
                <w:lang w:val="vi-VN"/>
              </w:rPr>
              <w:t xml:space="preserve">Bác Hùng thu hoạch được số ki – lô- gam thóc nếp là:      </w:t>
            </w:r>
          </w:p>
          <w:p w:rsidR="00DA735B" w:rsidRPr="006A153F" w:rsidRDefault="00DA735B" w:rsidP="007D4F9C">
            <w:pPr>
              <w:spacing w:after="0" w:line="240" w:lineRule="auto"/>
              <w:jc w:val="both"/>
              <w:rPr>
                <w:lang w:val="vi-VN"/>
              </w:rPr>
            </w:pPr>
            <w:r w:rsidRPr="006A153F">
              <w:rPr>
                <w:lang w:val="vi-VN"/>
              </w:rPr>
              <w:t xml:space="preserve">                       580 – 40 = 540(kg)</w:t>
            </w:r>
          </w:p>
          <w:p w:rsidR="00DA735B" w:rsidRPr="006A153F" w:rsidRDefault="00DA735B" w:rsidP="007D4F9C">
            <w:pPr>
              <w:spacing w:after="0" w:line="240" w:lineRule="auto"/>
              <w:jc w:val="center"/>
              <w:rPr>
                <w:lang w:val="vi-VN"/>
              </w:rPr>
            </w:pPr>
            <w:r w:rsidRPr="006A153F">
              <w:rPr>
                <w:lang w:val="vi-VN"/>
              </w:rPr>
              <w:t xml:space="preserve">                       Đáp số : 540 kg</w:t>
            </w:r>
          </w:p>
          <w:p w:rsidR="00DA735B" w:rsidRPr="006A153F" w:rsidRDefault="00DA735B" w:rsidP="007D4F9C">
            <w:pPr>
              <w:spacing w:after="0" w:line="240" w:lineRule="auto"/>
              <w:jc w:val="center"/>
              <w:rPr>
                <w:lang w:val="vi-VN"/>
              </w:rPr>
            </w:pPr>
          </w:p>
          <w:p w:rsidR="00DA735B" w:rsidRPr="006A153F" w:rsidRDefault="00DA735B" w:rsidP="007D4F9C">
            <w:pPr>
              <w:spacing w:after="0" w:line="240" w:lineRule="auto"/>
              <w:jc w:val="both"/>
              <w:rPr>
                <w:lang w:val="vi-VN"/>
              </w:rPr>
            </w:pPr>
            <w:r w:rsidRPr="006A153F">
              <w:rPr>
                <w:lang w:val="vi-VN"/>
              </w:rPr>
              <w:t>- HS trả lời</w:t>
            </w:r>
          </w:p>
          <w:p w:rsidR="00DA735B" w:rsidRPr="00E0773D" w:rsidRDefault="00DA735B" w:rsidP="007D4F9C">
            <w:pPr>
              <w:spacing w:after="0" w:line="240" w:lineRule="auto"/>
              <w:rPr>
                <w:lang w:val="nl-NL"/>
              </w:rPr>
            </w:pPr>
            <w:r w:rsidRPr="00E0773D">
              <w:t>- HS chia sẻ.</w:t>
            </w:r>
          </w:p>
          <w:p w:rsidR="00DA735B" w:rsidRPr="00E0773D" w:rsidRDefault="00DA735B" w:rsidP="007D4F9C">
            <w:pPr>
              <w:spacing w:after="0" w:line="240" w:lineRule="auto"/>
            </w:pPr>
          </w:p>
        </w:tc>
      </w:tr>
    </w:tbl>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Default="00DA735B" w:rsidP="00025095">
      <w:pPr>
        <w:spacing w:after="0" w:line="240" w:lineRule="auto"/>
        <w:jc w:val="center"/>
        <w:rPr>
          <w:b/>
          <w:bCs/>
          <w:szCs w:val="28"/>
        </w:rPr>
      </w:pPr>
    </w:p>
    <w:p w:rsidR="00DA735B" w:rsidRPr="003A5478" w:rsidRDefault="00DA735B" w:rsidP="00025095">
      <w:pPr>
        <w:spacing w:after="0" w:line="240" w:lineRule="auto"/>
        <w:jc w:val="center"/>
        <w:rPr>
          <w:b/>
          <w:bCs/>
          <w:szCs w:val="28"/>
          <w:lang w:val="vi-VN"/>
        </w:rPr>
      </w:pPr>
      <w:r>
        <w:rPr>
          <w:b/>
          <w:bCs/>
          <w:szCs w:val="28"/>
          <w:lang w:val="vi-VN"/>
        </w:rPr>
        <w:t>Tiết 2</w:t>
      </w:r>
    </w:p>
    <w:p w:rsidR="00DA735B" w:rsidRPr="003A5478" w:rsidRDefault="00DA735B" w:rsidP="00025095">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05/04/2024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060C00">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6A153F" w:rsidTr="005B1F1B">
        <w:trPr>
          <w:trHeight w:val="7826"/>
        </w:trPr>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E0773D" w:rsidRDefault="00DA735B" w:rsidP="007D4F9C">
            <w:pPr>
              <w:spacing w:after="0" w:line="240" w:lineRule="auto"/>
              <w:jc w:val="both"/>
            </w:pPr>
            <w:r w:rsidRPr="00E0773D">
              <w:t>- Gọi 2HS lên bảng làm.</w:t>
            </w:r>
          </w:p>
          <w:p w:rsidR="00DA735B" w:rsidRPr="00E0773D" w:rsidRDefault="00DA735B" w:rsidP="007D4F9C">
            <w:pPr>
              <w:spacing w:after="0" w:line="240" w:lineRule="auto"/>
              <w:jc w:val="both"/>
            </w:pPr>
            <w:r w:rsidRPr="00E0773D">
              <w:t>*Đặt tính rồi tính: HS1: 548 – 312</w:t>
            </w:r>
          </w:p>
          <w:p w:rsidR="00DA735B" w:rsidRPr="00E0773D" w:rsidRDefault="00DA735B" w:rsidP="007D4F9C">
            <w:pPr>
              <w:spacing w:after="0" w:line="240" w:lineRule="auto"/>
              <w:jc w:val="both"/>
            </w:pPr>
            <w:r w:rsidRPr="00E0773D">
              <w:t xml:space="preserve">                              HS2: 592 - 222</w:t>
            </w:r>
          </w:p>
          <w:p w:rsidR="00DA735B" w:rsidRPr="00E0773D" w:rsidRDefault="00DA735B" w:rsidP="007D4F9C">
            <w:pPr>
              <w:spacing w:after="0" w:line="240" w:lineRule="auto"/>
              <w:jc w:val="both"/>
            </w:pPr>
            <w:r w:rsidRPr="00E0773D">
              <w:t xml:space="preserve">- GV sửa bài và nhận xét. </w:t>
            </w:r>
          </w:p>
          <w:p w:rsidR="00DA735B" w:rsidRPr="003A5478" w:rsidRDefault="00DA735B" w:rsidP="007D4F9C">
            <w:pPr>
              <w:spacing w:after="0" w:line="240" w:lineRule="auto"/>
              <w:rPr>
                <w:b/>
                <w:bCs/>
                <w:szCs w:val="28"/>
                <w:lang w:val="vi-VN" w:eastAsia="vi-VN"/>
              </w:rPr>
            </w:pPr>
            <w:r w:rsidRPr="003A5478">
              <w:rPr>
                <w:b/>
                <w:bCs/>
                <w:szCs w:val="28"/>
                <w:lang w:val="vi-VN" w:eastAsia="vi-VN"/>
              </w:rPr>
              <w:t xml:space="preserve">2. </w:t>
            </w:r>
            <w:r>
              <w:rPr>
                <w:b/>
                <w:bCs/>
                <w:szCs w:val="28"/>
                <w:lang w:val="vi-VN" w:eastAsia="vi-VN"/>
              </w:rPr>
              <w:t>Luyện tập</w:t>
            </w:r>
            <w:r w:rsidRPr="003A5478">
              <w:rPr>
                <w:b/>
                <w:bCs/>
                <w:szCs w:val="28"/>
                <w:lang w:val="vi-VN" w:eastAsia="vi-VN"/>
              </w:rPr>
              <w:t>: (</w:t>
            </w:r>
            <w:r>
              <w:rPr>
                <w:b/>
                <w:bCs/>
                <w:szCs w:val="28"/>
                <w:lang w:val="vi-VN" w:eastAsia="vi-VN"/>
              </w:rPr>
              <w:t>25</w:t>
            </w:r>
            <w:r w:rsidRPr="003A5478">
              <w:rPr>
                <w:b/>
                <w:bCs/>
                <w:szCs w:val="28"/>
                <w:lang w:val="vi-VN" w:eastAsia="vi-VN"/>
              </w:rPr>
              <w:t xml:space="preserve"> phút)</w:t>
            </w:r>
          </w:p>
          <w:p w:rsidR="00DA735B" w:rsidRPr="00E0773D" w:rsidRDefault="00DA735B" w:rsidP="007D4F9C">
            <w:pPr>
              <w:spacing w:after="0" w:line="240" w:lineRule="auto"/>
              <w:jc w:val="both"/>
              <w:rPr>
                <w:i/>
                <w:iCs/>
              </w:rPr>
            </w:pPr>
            <w:r w:rsidRPr="00E0773D">
              <w:rPr>
                <w:i/>
                <w:iCs/>
              </w:rPr>
              <w:t>Bài 1: Tìm chữ số thích hợp.</w:t>
            </w:r>
          </w:p>
          <w:p w:rsidR="00DA735B" w:rsidRPr="00E0773D" w:rsidRDefault="00DA735B" w:rsidP="007D4F9C">
            <w:pPr>
              <w:spacing w:after="0" w:line="240" w:lineRule="auto"/>
              <w:jc w:val="both"/>
            </w:pPr>
            <w:r w:rsidRPr="00E0773D">
              <w:t>- Gọi HS đọc yêu cầu bài.</w:t>
            </w:r>
          </w:p>
          <w:p w:rsidR="00DA735B" w:rsidRPr="00E0773D" w:rsidRDefault="00DA735B" w:rsidP="007D4F9C">
            <w:pPr>
              <w:spacing w:after="0" w:line="240" w:lineRule="auto"/>
              <w:jc w:val="both"/>
            </w:pPr>
            <w:r w:rsidRPr="00E0773D">
              <w:t>- Bài yêu cầu làm gì?</w:t>
            </w:r>
          </w:p>
          <w:p w:rsidR="00DA735B" w:rsidRPr="00E0773D" w:rsidRDefault="00DA735B" w:rsidP="007D4F9C">
            <w:pPr>
              <w:spacing w:after="0" w:line="240" w:lineRule="auto"/>
              <w:jc w:val="both"/>
            </w:pPr>
            <w:r w:rsidRPr="00E0773D">
              <w:t>- GV cho HS làm vào phiếu bài tập</w:t>
            </w:r>
          </w:p>
          <w:p w:rsidR="00DA735B" w:rsidRPr="00E0773D" w:rsidRDefault="00DA735B" w:rsidP="007D4F9C">
            <w:pPr>
              <w:spacing w:after="0" w:line="240" w:lineRule="auto"/>
              <w:jc w:val="both"/>
            </w:pPr>
            <w:r w:rsidRPr="00E0773D">
              <w:t>- GV quan sát HS làm và thu nhận xét một số phiếu.</w:t>
            </w:r>
          </w:p>
          <w:p w:rsidR="00DA735B" w:rsidRPr="00E0773D" w:rsidRDefault="00DA735B" w:rsidP="007D4F9C">
            <w:pPr>
              <w:spacing w:after="0" w:line="240" w:lineRule="auto"/>
              <w:jc w:val="both"/>
            </w:pPr>
            <w:r w:rsidRPr="00E0773D">
              <w:t>- GV kiểm tra bài làm trên bảng.</w:t>
            </w:r>
          </w:p>
          <w:p w:rsidR="00DA735B" w:rsidRPr="00E0773D" w:rsidRDefault="00DA735B" w:rsidP="007D4F9C">
            <w:pPr>
              <w:spacing w:after="0" w:line="240" w:lineRule="auto"/>
            </w:pPr>
            <w:r w:rsidRPr="00E0773D">
              <w:t>- GV cho HS đọc lại các phép tính đúng.</w:t>
            </w:r>
          </w:p>
          <w:p w:rsidR="00DA735B" w:rsidRPr="00E0773D" w:rsidRDefault="00DA735B" w:rsidP="007D4F9C">
            <w:pPr>
              <w:spacing w:after="0" w:line="240" w:lineRule="auto"/>
              <w:jc w:val="both"/>
            </w:pPr>
            <w:r w:rsidRPr="00E0773D">
              <w:t>- Nhận xét, tuyên dương HS.</w:t>
            </w:r>
          </w:p>
          <w:p w:rsidR="00DA735B" w:rsidRPr="00E0773D" w:rsidRDefault="00DA735B" w:rsidP="007D4F9C">
            <w:pPr>
              <w:spacing w:after="0" w:line="240" w:lineRule="auto"/>
              <w:jc w:val="both"/>
              <w:rPr>
                <w:i/>
                <w:iCs/>
              </w:rPr>
            </w:pPr>
            <w:r w:rsidRPr="00E0773D">
              <w:rPr>
                <w:i/>
                <w:iCs/>
              </w:rPr>
              <w:t>Bài 2:Quan sát tranh rồi trả lời câu hỏi.</w:t>
            </w:r>
          </w:p>
          <w:p w:rsidR="00DA735B" w:rsidRPr="00E0773D" w:rsidRDefault="00DA735B" w:rsidP="007D4F9C">
            <w:pPr>
              <w:spacing w:after="0" w:line="240" w:lineRule="auto"/>
              <w:jc w:val="both"/>
            </w:pPr>
            <w:r w:rsidRPr="00E0773D">
              <w:t>- Gọi HS đọc yêu cầu bài.</w:t>
            </w:r>
          </w:p>
          <w:p w:rsidR="00DA735B" w:rsidRPr="00E0773D" w:rsidRDefault="00DA735B" w:rsidP="007D4F9C">
            <w:pPr>
              <w:spacing w:after="0" w:line="240" w:lineRule="auto"/>
              <w:jc w:val="both"/>
            </w:pPr>
            <w:r w:rsidRPr="00E0773D">
              <w:t>- Bài yêu cầu làm gì?</w:t>
            </w:r>
          </w:p>
          <w:p w:rsidR="00DA735B" w:rsidRPr="006A153F" w:rsidRDefault="00DA735B" w:rsidP="007D4F9C">
            <w:pPr>
              <w:spacing w:after="0" w:line="240" w:lineRule="auto"/>
              <w:jc w:val="both"/>
              <w:rPr>
                <w:lang w:val="pt-BR"/>
              </w:rPr>
            </w:pPr>
            <w:r w:rsidRPr="006A153F">
              <w:rPr>
                <w:lang w:val="pt-BR"/>
              </w:rPr>
              <w:t>a/ Yêu cầu HS quan sát tranh.</w:t>
            </w:r>
          </w:p>
          <w:p w:rsidR="00DA735B" w:rsidRPr="006A153F" w:rsidRDefault="00DA735B" w:rsidP="007D4F9C">
            <w:pPr>
              <w:spacing w:after="0" w:line="240" w:lineRule="auto"/>
              <w:jc w:val="both"/>
              <w:rPr>
                <w:lang w:val="pt-BR"/>
              </w:rPr>
            </w:pPr>
            <w:r w:rsidRPr="006A153F">
              <w:rPr>
                <w:lang w:val="pt-BR"/>
              </w:rPr>
              <w:t>- GV hỏi:</w:t>
            </w:r>
          </w:p>
          <w:p w:rsidR="00DA735B" w:rsidRPr="006A153F" w:rsidRDefault="00DA735B" w:rsidP="007D4F9C">
            <w:pPr>
              <w:spacing w:after="0" w:line="240" w:lineRule="auto"/>
              <w:jc w:val="both"/>
              <w:rPr>
                <w:lang w:val="pt-BR"/>
              </w:rPr>
            </w:pPr>
            <w:r w:rsidRPr="006A153F">
              <w:rPr>
                <w:lang w:val="pt-BR"/>
              </w:rPr>
              <w:t>+ Trong tranh có mấy bông hoa?</w:t>
            </w:r>
          </w:p>
          <w:p w:rsidR="00DA735B" w:rsidRPr="006A153F" w:rsidRDefault="00DA735B" w:rsidP="007D4F9C">
            <w:pPr>
              <w:spacing w:after="0" w:line="240" w:lineRule="auto"/>
              <w:jc w:val="both"/>
              <w:rPr>
                <w:lang w:val="pt-BR"/>
              </w:rPr>
            </w:pPr>
            <w:r w:rsidRPr="006A153F">
              <w:rPr>
                <w:lang w:val="pt-BR"/>
              </w:rPr>
              <w:t>+ Con bọ rùa có 2 chấm đậu trên bông hoa thứ mấy?</w:t>
            </w:r>
          </w:p>
          <w:p w:rsidR="00DA735B" w:rsidRPr="006A153F" w:rsidRDefault="00DA735B" w:rsidP="007D4F9C">
            <w:pPr>
              <w:spacing w:after="0" w:line="240" w:lineRule="auto"/>
              <w:jc w:val="both"/>
              <w:rPr>
                <w:lang w:val="pt-BR"/>
              </w:rPr>
            </w:pPr>
            <w:r w:rsidRPr="006A153F">
              <w:rPr>
                <w:lang w:val="pt-BR"/>
              </w:rPr>
              <w:t>+ Con bọ rùa có 2 chấm đậu trên bông hoa thứ  nhất có kết quả phép tính bằng bao nhiêu?</w:t>
            </w:r>
          </w:p>
          <w:p w:rsidR="00DA735B" w:rsidRPr="006A153F" w:rsidRDefault="00DA735B" w:rsidP="007D4F9C">
            <w:pPr>
              <w:spacing w:after="0" w:line="240" w:lineRule="auto"/>
              <w:jc w:val="both"/>
              <w:rPr>
                <w:lang w:val="pt-BR"/>
              </w:rPr>
            </w:pPr>
            <w:r w:rsidRPr="006A153F">
              <w:rPr>
                <w:lang w:val="pt-BR"/>
              </w:rPr>
              <w:t>+ Em làm thế nào có kết quả như vậy?</w:t>
            </w:r>
          </w:p>
          <w:p w:rsidR="00DA735B" w:rsidRPr="006A153F" w:rsidRDefault="00DA735B" w:rsidP="007D4F9C">
            <w:pPr>
              <w:spacing w:after="0" w:line="240" w:lineRule="auto"/>
              <w:jc w:val="both"/>
              <w:rPr>
                <w:lang w:val="pt-BR"/>
              </w:rPr>
            </w:pPr>
            <w:r w:rsidRPr="006A153F">
              <w:rPr>
                <w:lang w:val="pt-BR"/>
              </w:rPr>
              <w:t>- Gv nhận xét, tuyên dương.</w:t>
            </w:r>
          </w:p>
          <w:p w:rsidR="00DA735B" w:rsidRPr="006A153F" w:rsidRDefault="00DA735B" w:rsidP="007D4F9C">
            <w:pPr>
              <w:spacing w:after="0" w:line="240" w:lineRule="auto"/>
              <w:jc w:val="both"/>
              <w:rPr>
                <w:lang w:val="pt-BR"/>
              </w:rPr>
            </w:pPr>
            <w:r w:rsidRPr="006A153F">
              <w:rPr>
                <w:lang w:val="pt-BR"/>
              </w:rPr>
              <w:t>b/</w:t>
            </w:r>
          </w:p>
          <w:p w:rsidR="00DA735B" w:rsidRPr="006A153F" w:rsidRDefault="00DA735B" w:rsidP="007D4F9C">
            <w:pPr>
              <w:spacing w:after="0" w:line="240" w:lineRule="auto"/>
              <w:jc w:val="both"/>
              <w:rPr>
                <w:lang w:val="pt-BR"/>
              </w:rPr>
            </w:pPr>
            <w:r w:rsidRPr="006A153F">
              <w:rPr>
                <w:lang w:val="pt-BR"/>
              </w:rPr>
              <w:t>+ Bông hoa thứ 2 và thứ 3 có kết quả bằng bao nhiêu?</w:t>
            </w:r>
          </w:p>
          <w:p w:rsidR="00DA735B" w:rsidRPr="006A153F" w:rsidRDefault="00DA735B" w:rsidP="007D4F9C">
            <w:pPr>
              <w:spacing w:after="0" w:line="240" w:lineRule="auto"/>
              <w:jc w:val="both"/>
              <w:rPr>
                <w:lang w:val="pt-BR"/>
              </w:rPr>
            </w:pPr>
            <w:r w:rsidRPr="006A153F">
              <w:rPr>
                <w:lang w:val="pt-BR"/>
              </w:rPr>
              <w:t>+ Em làm thế nào có kết quả như vậy?</w:t>
            </w:r>
          </w:p>
          <w:p w:rsidR="00DA735B" w:rsidRPr="006A153F" w:rsidRDefault="00DA735B" w:rsidP="007D4F9C">
            <w:pPr>
              <w:spacing w:after="0" w:line="240" w:lineRule="auto"/>
              <w:jc w:val="both"/>
              <w:rPr>
                <w:lang w:val="pt-BR"/>
              </w:rPr>
            </w:pPr>
            <w:r w:rsidRPr="006A153F">
              <w:rPr>
                <w:lang w:val="pt-BR"/>
              </w:rPr>
              <w:t>+ Có kết quả của 3 phép tính vậy bạn nào cho cô biết 2 phép tính nào có kết quả bằng nhau?</w:t>
            </w:r>
          </w:p>
          <w:p w:rsidR="00DA735B" w:rsidRPr="006A153F" w:rsidRDefault="00DA735B" w:rsidP="007D4F9C">
            <w:pPr>
              <w:spacing w:after="0" w:line="240" w:lineRule="auto"/>
              <w:jc w:val="both"/>
              <w:rPr>
                <w:lang w:val="pt-BR"/>
              </w:rPr>
            </w:pPr>
            <w:r w:rsidRPr="006A153F">
              <w:rPr>
                <w:lang w:val="pt-BR"/>
              </w:rPr>
              <w:t>-GV nhận xét, tuyên dương</w:t>
            </w:r>
          </w:p>
          <w:p w:rsidR="00DA735B" w:rsidRPr="006A153F" w:rsidRDefault="00DA735B" w:rsidP="007D4F9C">
            <w:pPr>
              <w:spacing w:after="0" w:line="240" w:lineRule="auto"/>
              <w:jc w:val="both"/>
              <w:rPr>
                <w:i/>
                <w:iCs/>
                <w:lang w:val="pt-BR"/>
              </w:rPr>
            </w:pPr>
            <w:r w:rsidRPr="006A153F">
              <w:rPr>
                <w:i/>
                <w:iCs/>
                <w:lang w:val="pt-BR"/>
              </w:rPr>
              <w:t>Bài 3: Tìm ô che mưa thích hợp.</w:t>
            </w:r>
          </w:p>
          <w:p w:rsidR="00DA735B" w:rsidRPr="006A153F" w:rsidRDefault="00DA735B" w:rsidP="007D4F9C">
            <w:pPr>
              <w:spacing w:after="0" w:line="240" w:lineRule="auto"/>
              <w:jc w:val="both"/>
              <w:rPr>
                <w:lang w:val="pt-BR"/>
              </w:rPr>
            </w:pPr>
            <w:r w:rsidRPr="006A153F">
              <w:rPr>
                <w:lang w:val="pt-BR"/>
              </w:rPr>
              <w:t>- Gọi HS đọc yêu cầu bài.</w:t>
            </w:r>
          </w:p>
          <w:p w:rsidR="00DA735B" w:rsidRPr="006A153F" w:rsidRDefault="00DA735B" w:rsidP="007D4F9C">
            <w:pPr>
              <w:spacing w:after="0" w:line="240" w:lineRule="auto"/>
              <w:jc w:val="both"/>
              <w:rPr>
                <w:lang w:val="pt-BR"/>
              </w:rPr>
            </w:pPr>
            <w:r w:rsidRPr="006A153F">
              <w:rPr>
                <w:lang w:val="pt-BR"/>
              </w:rPr>
              <w:t>- Bài yêu cầu làm gì?</w:t>
            </w:r>
          </w:p>
          <w:p w:rsidR="00DA735B" w:rsidRPr="006A153F" w:rsidRDefault="00DA735B" w:rsidP="007D4F9C">
            <w:pPr>
              <w:spacing w:after="0" w:line="240" w:lineRule="auto"/>
              <w:jc w:val="both"/>
              <w:rPr>
                <w:lang w:val="pt-BR"/>
              </w:rPr>
            </w:pPr>
            <w:r w:rsidRPr="006A153F">
              <w:rPr>
                <w:lang w:val="pt-BR"/>
              </w:rPr>
              <w:t>- GV cho học sinh tính nhẩm và chọn đáp án đúng.</w:t>
            </w:r>
          </w:p>
          <w:p w:rsidR="00DA735B" w:rsidRPr="006A153F" w:rsidRDefault="00DA735B" w:rsidP="007D4F9C">
            <w:pPr>
              <w:spacing w:after="0" w:line="240" w:lineRule="auto"/>
              <w:jc w:val="both"/>
              <w:rPr>
                <w:lang w:val="pt-BR"/>
              </w:rPr>
            </w:pPr>
            <w:r w:rsidRPr="006A153F">
              <w:rPr>
                <w:lang w:val="pt-BR"/>
              </w:rPr>
              <w:t>-Gọi từng học sinh làm từng phép tính.</w:t>
            </w:r>
          </w:p>
          <w:p w:rsidR="00DA735B" w:rsidRPr="006A153F" w:rsidRDefault="00DA735B" w:rsidP="007D4F9C">
            <w:pPr>
              <w:spacing w:after="0" w:line="240" w:lineRule="auto"/>
              <w:jc w:val="both"/>
              <w:rPr>
                <w:lang w:val="pt-BR"/>
              </w:rPr>
            </w:pPr>
            <w:r w:rsidRPr="006A153F">
              <w:rPr>
                <w:lang w:val="pt-BR"/>
              </w:rPr>
              <w:t>-Gv nhận xét qua mỗi bài làm của HS.</w:t>
            </w:r>
          </w:p>
          <w:p w:rsidR="00DA735B" w:rsidRPr="006A153F" w:rsidRDefault="00DA735B" w:rsidP="007D4F9C">
            <w:pPr>
              <w:spacing w:after="0" w:line="240" w:lineRule="auto"/>
              <w:jc w:val="both"/>
              <w:rPr>
                <w:lang w:val="pt-BR"/>
              </w:rPr>
            </w:pPr>
            <w:r w:rsidRPr="006A153F">
              <w:rPr>
                <w:lang w:val="pt-BR"/>
              </w:rPr>
              <w:t>Bài 4: Tìm chữ số thích hợp.</w:t>
            </w:r>
          </w:p>
          <w:p w:rsidR="00DA735B" w:rsidRPr="006A153F" w:rsidRDefault="00DA735B" w:rsidP="007D4F9C">
            <w:pPr>
              <w:spacing w:after="0" w:line="240" w:lineRule="auto"/>
              <w:jc w:val="both"/>
              <w:rPr>
                <w:lang w:val="pt-BR"/>
              </w:rPr>
            </w:pPr>
            <w:r w:rsidRPr="006A153F">
              <w:rPr>
                <w:lang w:val="pt-BR"/>
              </w:rPr>
              <w:t>- Gọi HS đọc yêu cầu bài.</w:t>
            </w:r>
          </w:p>
          <w:p w:rsidR="00DA735B" w:rsidRPr="006A153F" w:rsidRDefault="00DA735B" w:rsidP="007D4F9C">
            <w:pPr>
              <w:spacing w:after="0" w:line="240" w:lineRule="auto"/>
              <w:jc w:val="both"/>
              <w:rPr>
                <w:lang w:val="pt-BR"/>
              </w:rPr>
            </w:pPr>
            <w:r w:rsidRPr="006A153F">
              <w:rPr>
                <w:lang w:val="pt-BR"/>
              </w:rPr>
              <w:t>- Bài yêu cầu làm gì?</w:t>
            </w:r>
          </w:p>
          <w:p w:rsidR="00DA735B" w:rsidRPr="006A153F" w:rsidRDefault="00DA735B" w:rsidP="007D4F9C">
            <w:pPr>
              <w:spacing w:after="0" w:line="240" w:lineRule="auto"/>
              <w:jc w:val="both"/>
              <w:rPr>
                <w:lang w:val="pt-BR"/>
              </w:rPr>
            </w:pPr>
            <w:r w:rsidRPr="006A153F">
              <w:rPr>
                <w:lang w:val="pt-BR"/>
              </w:rPr>
              <w:t>- GV cho HS quan sát tranh:</w:t>
            </w:r>
          </w:p>
          <w:p w:rsidR="00DA735B" w:rsidRPr="006A153F" w:rsidRDefault="00DA735B" w:rsidP="007D4F9C">
            <w:pPr>
              <w:spacing w:after="0" w:line="240" w:lineRule="auto"/>
              <w:jc w:val="both"/>
              <w:rPr>
                <w:lang w:val="pt-BR"/>
              </w:rPr>
            </w:pPr>
            <w:r w:rsidRPr="006A153F">
              <w:rPr>
                <w:lang w:val="pt-BR"/>
              </w:rPr>
              <w:t>+ Bức tranh thứ nhất có phép tính 245 -125 bằng bao nhiêu?</w:t>
            </w:r>
          </w:p>
          <w:p w:rsidR="00DA735B" w:rsidRPr="006A153F" w:rsidRDefault="00DA735B" w:rsidP="007D4F9C">
            <w:pPr>
              <w:spacing w:after="0" w:line="240" w:lineRule="auto"/>
              <w:jc w:val="both"/>
              <w:rPr>
                <w:lang w:val="pt-BR"/>
              </w:rPr>
            </w:pPr>
            <w:r w:rsidRPr="006A153F">
              <w:rPr>
                <w:lang w:val="pt-BR"/>
              </w:rPr>
              <w:t>+ Cái cân đang ở vị trí bằng nhau, thì cân năng của 2 vật trên như thế nào?</w:t>
            </w:r>
          </w:p>
          <w:p w:rsidR="00DA735B" w:rsidRPr="006A153F" w:rsidRDefault="00DA735B" w:rsidP="007D4F9C">
            <w:pPr>
              <w:spacing w:after="0" w:line="240" w:lineRule="auto"/>
              <w:jc w:val="both"/>
              <w:rPr>
                <w:lang w:val="pt-BR"/>
              </w:rPr>
            </w:pPr>
            <w:r w:rsidRPr="006A153F">
              <w:rPr>
                <w:lang w:val="pt-BR"/>
              </w:rPr>
              <w:t>+Vậy kết quả cần điền là số mấy?</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 GV nhận xét, tuyên dương</w:t>
            </w:r>
          </w:p>
          <w:p w:rsidR="00DA735B" w:rsidRPr="006A153F" w:rsidRDefault="00DA735B" w:rsidP="007D4F9C">
            <w:pPr>
              <w:spacing w:after="0" w:line="240" w:lineRule="auto"/>
              <w:rPr>
                <w:lang w:val="pt-BR"/>
              </w:rPr>
            </w:pPr>
            <w:r w:rsidRPr="006A153F">
              <w:rPr>
                <w:lang w:val="pt-BR"/>
              </w:rPr>
              <w:t>- GV hướng dẫn HS làm 2 tranh còn lại.</w:t>
            </w:r>
          </w:p>
          <w:p w:rsidR="00DA735B" w:rsidRPr="006A153F" w:rsidRDefault="00DA735B" w:rsidP="007D4F9C">
            <w:pPr>
              <w:spacing w:after="0" w:line="240" w:lineRule="auto"/>
              <w:rPr>
                <w:lang w:val="pt-BR"/>
              </w:rPr>
            </w:pPr>
            <w:r w:rsidRPr="006A153F">
              <w:rPr>
                <w:lang w:val="pt-BR"/>
              </w:rPr>
              <w:t>- GV nhận xét, lưu ý HS quan sát cẩn thận khi làm.</w:t>
            </w:r>
          </w:p>
          <w:p w:rsidR="00DA735B" w:rsidRPr="006A153F" w:rsidRDefault="00DA735B" w:rsidP="007D4F9C">
            <w:pPr>
              <w:spacing w:after="0" w:line="240" w:lineRule="auto"/>
              <w:jc w:val="both"/>
              <w:rPr>
                <w:b/>
                <w:bCs/>
                <w:lang w:val="pt-BR"/>
              </w:rPr>
            </w:pPr>
            <w:r w:rsidRPr="006A153F">
              <w:rPr>
                <w:b/>
                <w:bCs/>
                <w:lang w:val="pt-BR"/>
              </w:rPr>
              <w:t>3. Vận dụng (3 phút)</w:t>
            </w:r>
          </w:p>
          <w:p w:rsidR="00DA735B" w:rsidRPr="006A153F" w:rsidRDefault="00DA735B" w:rsidP="007D4F9C">
            <w:pPr>
              <w:spacing w:after="0" w:line="240" w:lineRule="auto"/>
              <w:rPr>
                <w:lang w:val="pt-BR"/>
              </w:rPr>
            </w:pPr>
            <w:r w:rsidRPr="006A153F">
              <w:rPr>
                <w:lang w:val="pt-BR"/>
              </w:rPr>
              <w:t>Bài 5:</w:t>
            </w:r>
          </w:p>
          <w:p w:rsidR="00DA735B" w:rsidRPr="006A153F" w:rsidRDefault="00DA735B" w:rsidP="007D4F9C">
            <w:pPr>
              <w:spacing w:after="0" w:line="240" w:lineRule="auto"/>
              <w:rPr>
                <w:lang w:val="pt-BR"/>
              </w:rPr>
            </w:pPr>
            <w:r w:rsidRPr="006A153F">
              <w:rPr>
                <w:lang w:val="pt-BR"/>
              </w:rPr>
              <w:t>- Gọi HS đọc yêu cầu bài toán.</w:t>
            </w:r>
          </w:p>
          <w:p w:rsidR="00DA735B" w:rsidRPr="006A153F" w:rsidRDefault="00DA735B" w:rsidP="007D4F9C">
            <w:pPr>
              <w:spacing w:after="0" w:line="240" w:lineRule="auto"/>
              <w:rPr>
                <w:lang w:val="pt-BR"/>
              </w:rPr>
            </w:pPr>
            <w:r w:rsidRPr="006A153F">
              <w:rPr>
                <w:lang w:val="pt-BR"/>
              </w:rPr>
              <w:t>- Bài toán cho biết gì?</w:t>
            </w:r>
          </w:p>
          <w:p w:rsidR="00DA735B" w:rsidRPr="006A153F" w:rsidRDefault="00DA735B" w:rsidP="007D4F9C">
            <w:pPr>
              <w:spacing w:after="0" w:line="240" w:lineRule="auto"/>
              <w:rPr>
                <w:lang w:val="pt-BR"/>
              </w:rPr>
            </w:pPr>
          </w:p>
          <w:p w:rsidR="00DA735B" w:rsidRPr="006A153F" w:rsidRDefault="00DA735B" w:rsidP="007D4F9C">
            <w:pPr>
              <w:spacing w:after="0" w:line="240" w:lineRule="auto"/>
              <w:rPr>
                <w:lang w:val="pt-BR"/>
              </w:rPr>
            </w:pPr>
            <w:r w:rsidRPr="006A153F">
              <w:rPr>
                <w:lang w:val="pt-BR"/>
              </w:rPr>
              <w:t>- Bài toán hỏi gì?</w:t>
            </w:r>
          </w:p>
          <w:p w:rsidR="00DA735B" w:rsidRPr="006A153F" w:rsidRDefault="00DA735B" w:rsidP="007D4F9C">
            <w:pPr>
              <w:tabs>
                <w:tab w:val="num" w:pos="1440"/>
              </w:tabs>
              <w:spacing w:after="0" w:line="240" w:lineRule="auto"/>
              <w:jc w:val="both"/>
              <w:rPr>
                <w:lang w:val="pt-BR"/>
              </w:rPr>
            </w:pPr>
          </w:p>
          <w:p w:rsidR="00DA735B" w:rsidRPr="006A153F" w:rsidRDefault="00DA735B" w:rsidP="007D4F9C">
            <w:pPr>
              <w:tabs>
                <w:tab w:val="num" w:pos="1440"/>
              </w:tabs>
              <w:spacing w:after="0" w:line="240" w:lineRule="auto"/>
              <w:jc w:val="both"/>
              <w:rPr>
                <w:lang w:val="pt-BR"/>
              </w:rPr>
            </w:pPr>
            <w:r w:rsidRPr="006A153F">
              <w:rPr>
                <w:lang w:val="pt-BR"/>
              </w:rPr>
              <w:t>- Bài toán yêu cầu tìm gì?</w:t>
            </w:r>
          </w:p>
          <w:p w:rsidR="00DA735B" w:rsidRPr="006A153F" w:rsidRDefault="00DA735B" w:rsidP="007D4F9C">
            <w:pPr>
              <w:tabs>
                <w:tab w:val="num" w:pos="1440"/>
              </w:tabs>
              <w:spacing w:after="0" w:line="240" w:lineRule="auto"/>
              <w:ind w:left="374"/>
              <w:jc w:val="both"/>
              <w:rPr>
                <w:lang w:val="pt-BR"/>
              </w:rPr>
            </w:pPr>
          </w:p>
          <w:p w:rsidR="00DA735B" w:rsidRPr="006A153F" w:rsidRDefault="00DA735B" w:rsidP="007D4F9C">
            <w:pPr>
              <w:tabs>
                <w:tab w:val="num" w:pos="1440"/>
              </w:tabs>
              <w:spacing w:after="0" w:line="240" w:lineRule="auto"/>
              <w:jc w:val="both"/>
              <w:rPr>
                <w:lang w:val="pt-BR"/>
              </w:rPr>
            </w:pPr>
            <w:r w:rsidRPr="006A153F">
              <w:rPr>
                <w:lang w:val="pt-BR"/>
              </w:rPr>
              <w:t>- Muốn biết số học sinh nam là bao nhiêu ta làm thế nào?</w:t>
            </w:r>
          </w:p>
          <w:p w:rsidR="00DA735B" w:rsidRPr="006A153F" w:rsidRDefault="00DA735B" w:rsidP="007D4F9C">
            <w:pPr>
              <w:tabs>
                <w:tab w:val="num" w:pos="1440"/>
              </w:tabs>
              <w:spacing w:after="0" w:line="240" w:lineRule="auto"/>
              <w:jc w:val="both"/>
              <w:rPr>
                <w:lang w:val="pt-BR"/>
              </w:rPr>
            </w:pPr>
            <w:r w:rsidRPr="006A153F">
              <w:rPr>
                <w:lang w:val="pt-BR"/>
              </w:rPr>
              <w:t>- GV chốt lại cách giải.</w:t>
            </w:r>
          </w:p>
          <w:p w:rsidR="00DA735B" w:rsidRPr="006A153F" w:rsidRDefault="00DA735B" w:rsidP="007D4F9C">
            <w:pPr>
              <w:spacing w:after="0" w:line="240" w:lineRule="auto"/>
              <w:ind w:left="748"/>
              <w:jc w:val="both"/>
              <w:rPr>
                <w:lang w:val="pt-BR"/>
              </w:rPr>
            </w:pPr>
          </w:p>
          <w:p w:rsidR="00DA735B" w:rsidRPr="006A153F" w:rsidRDefault="00DA735B" w:rsidP="007D4F9C">
            <w:pPr>
              <w:spacing w:after="0" w:line="240" w:lineRule="auto"/>
              <w:ind w:left="748"/>
              <w:jc w:val="both"/>
              <w:rPr>
                <w:lang w:val="pt-BR"/>
              </w:rPr>
            </w:pPr>
          </w:p>
          <w:p w:rsidR="00DA735B" w:rsidRPr="006A153F" w:rsidRDefault="00DA735B" w:rsidP="007D4F9C">
            <w:pPr>
              <w:spacing w:after="0" w:line="240" w:lineRule="auto"/>
              <w:ind w:left="748"/>
              <w:jc w:val="both"/>
              <w:rPr>
                <w:lang w:val="pt-BR"/>
              </w:rPr>
            </w:pPr>
            <w:r w:rsidRPr="006A153F">
              <w:rPr>
                <w:lang w:val="pt-BR"/>
              </w:rPr>
              <w:t xml:space="preserve">                        </w:t>
            </w:r>
          </w:p>
          <w:p w:rsidR="00DA735B" w:rsidRPr="006A153F" w:rsidRDefault="00DA735B" w:rsidP="00025095">
            <w:pPr>
              <w:spacing w:after="0" w:line="240" w:lineRule="auto"/>
              <w:jc w:val="both"/>
              <w:rPr>
                <w:lang w:val="pt-BR"/>
              </w:rPr>
            </w:pPr>
            <w:r w:rsidRPr="006A153F">
              <w:rPr>
                <w:lang w:val="pt-BR"/>
              </w:rPr>
              <w:t>- Chấm bài, tuyên dương.</w:t>
            </w:r>
          </w:p>
          <w:p w:rsidR="00DA735B" w:rsidRDefault="00DA735B" w:rsidP="007D4F9C">
            <w:pPr>
              <w:spacing w:after="0" w:line="240" w:lineRule="auto"/>
              <w:jc w:val="both"/>
              <w:rPr>
                <w:b/>
                <w:bCs/>
                <w:szCs w:val="28"/>
                <w:lang w:val="vi-VN"/>
              </w:rPr>
            </w:pPr>
            <w:r w:rsidRPr="003A5478">
              <w:rPr>
                <w:b/>
                <w:bCs/>
                <w:szCs w:val="28"/>
                <w:lang w:val="vi-VN"/>
              </w:rPr>
              <w:t>*Củng cố, dặn dò: (</w:t>
            </w:r>
            <w:r w:rsidRPr="006A153F">
              <w:rPr>
                <w:b/>
                <w:bCs/>
                <w:szCs w:val="28"/>
                <w:lang w:val="pt-BR"/>
              </w:rPr>
              <w:t xml:space="preserve">2 </w:t>
            </w:r>
            <w:r w:rsidRPr="003A5478">
              <w:rPr>
                <w:b/>
                <w:bCs/>
                <w:szCs w:val="28"/>
                <w:lang w:val="vi-VN"/>
              </w:rPr>
              <w:t>phút)</w:t>
            </w:r>
          </w:p>
          <w:p w:rsidR="00DA735B" w:rsidRPr="005B1F1B" w:rsidRDefault="00DA735B" w:rsidP="007D4F9C">
            <w:pPr>
              <w:spacing w:after="0" w:line="240" w:lineRule="auto"/>
              <w:jc w:val="both"/>
              <w:rPr>
                <w:szCs w:val="28"/>
              </w:rPr>
            </w:pPr>
            <w:r w:rsidRPr="00E0773D">
              <w:rPr>
                <w:szCs w:val="28"/>
                <w:lang w:val="vi-VN"/>
              </w:rPr>
              <w:t xml:space="preserve">- </w:t>
            </w:r>
            <w:r w:rsidRPr="00E0773D">
              <w:rPr>
                <w:szCs w:val="28"/>
              </w:rPr>
              <w:t>Nhận xét tiết học.</w:t>
            </w:r>
          </w:p>
        </w:tc>
        <w:tc>
          <w:tcPr>
            <w:tcW w:w="4819" w:type="dxa"/>
          </w:tcPr>
          <w:p w:rsidR="00DA735B" w:rsidRPr="00E0773D" w:rsidRDefault="00DA735B" w:rsidP="007D4F9C">
            <w:pPr>
              <w:spacing w:after="0" w:line="240" w:lineRule="auto"/>
              <w:jc w:val="both"/>
              <w:rPr>
                <w:b/>
                <w:bCs/>
              </w:rPr>
            </w:pPr>
          </w:p>
          <w:p w:rsidR="00DA735B" w:rsidRPr="00E0773D" w:rsidRDefault="00DA735B" w:rsidP="007D4F9C">
            <w:pPr>
              <w:spacing w:after="0" w:line="240" w:lineRule="auto"/>
              <w:jc w:val="both"/>
              <w:rPr>
                <w:b/>
                <w:bCs/>
              </w:rPr>
            </w:pPr>
          </w:p>
          <w:p w:rsidR="00DA735B" w:rsidRPr="00E0773D" w:rsidRDefault="00DA735B" w:rsidP="007D4F9C">
            <w:pPr>
              <w:spacing w:after="0" w:line="240" w:lineRule="auto"/>
              <w:jc w:val="both"/>
            </w:pPr>
            <w:r w:rsidRPr="00E0773D">
              <w:t>- 2 HS làm.</w:t>
            </w:r>
          </w:p>
          <w:p w:rsidR="00DA735B" w:rsidRPr="00E0773D" w:rsidRDefault="00DA735B" w:rsidP="007D4F9C">
            <w:pPr>
              <w:spacing w:after="0" w:line="240" w:lineRule="auto"/>
              <w:jc w:val="both"/>
            </w:pPr>
            <w:r w:rsidRPr="00E0773D">
              <w:t>- HS cả lớp làm bảng con.</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- 1 HS đọc.</w:t>
            </w:r>
          </w:p>
          <w:p w:rsidR="00DA735B" w:rsidRPr="00E0773D" w:rsidRDefault="00DA735B" w:rsidP="007D4F9C">
            <w:pPr>
              <w:spacing w:after="0" w:line="240" w:lineRule="auto"/>
              <w:jc w:val="both"/>
            </w:pPr>
            <w:r w:rsidRPr="00E0773D">
              <w:t>- 1-2 HS trả lời.</w:t>
            </w:r>
          </w:p>
          <w:p w:rsidR="00DA735B" w:rsidRPr="00E0773D" w:rsidRDefault="00DA735B" w:rsidP="007D4F9C">
            <w:pPr>
              <w:spacing w:after="0" w:line="240" w:lineRule="auto"/>
              <w:jc w:val="both"/>
            </w:pPr>
            <w:r w:rsidRPr="00E0773D">
              <w:t xml:space="preserve">- 1HS lên bảng. Cả lớp làm vào phiếu </w:t>
            </w:r>
          </w:p>
          <w:p w:rsidR="00DA735B" w:rsidRPr="00E0773D" w:rsidRDefault="00DA735B" w:rsidP="007D4F9C">
            <w:pPr>
              <w:spacing w:after="0" w:line="240" w:lineRule="auto"/>
              <w:jc w:val="both"/>
            </w:pPr>
            <w:r w:rsidRPr="00E0773D">
              <w:t>- HS nhận xét bài làm trên bảng của bạn.</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HS đọc</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- 1 HS đọc.</w:t>
            </w:r>
          </w:p>
          <w:p w:rsidR="00DA735B" w:rsidRPr="00E0773D" w:rsidRDefault="00DA735B" w:rsidP="007D4F9C">
            <w:pPr>
              <w:spacing w:after="0" w:line="240" w:lineRule="auto"/>
              <w:jc w:val="both"/>
            </w:pPr>
            <w:r w:rsidRPr="00E0773D">
              <w:t>- 1-2 HS trả lời.</w:t>
            </w:r>
          </w:p>
          <w:p w:rsidR="00DA735B" w:rsidRPr="00E0773D" w:rsidRDefault="00DA735B" w:rsidP="007D4F9C">
            <w:pPr>
              <w:spacing w:after="0" w:line="240" w:lineRule="auto"/>
              <w:jc w:val="both"/>
            </w:pPr>
            <w:r w:rsidRPr="00E0773D">
              <w:t>- HS quan sát</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Có 3 bông hoa.</w:t>
            </w:r>
          </w:p>
          <w:p w:rsidR="00DA735B" w:rsidRPr="00E0773D" w:rsidRDefault="00DA735B" w:rsidP="007D4F9C">
            <w:pPr>
              <w:spacing w:after="0" w:line="240" w:lineRule="auto"/>
              <w:jc w:val="both"/>
            </w:pPr>
            <w:r w:rsidRPr="00E0773D">
              <w:t>+ Đậu trên bông hoa thứ nhất.</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Có kết quả bằng 412.</w:t>
            </w:r>
          </w:p>
          <w:p w:rsidR="00DA735B" w:rsidRPr="00E0773D" w:rsidRDefault="00DA735B" w:rsidP="007D4F9C">
            <w:pPr>
              <w:spacing w:after="0" w:line="240" w:lineRule="auto"/>
              <w:jc w:val="both"/>
            </w:pPr>
            <w:r w:rsidRPr="00E0773D">
              <w:t>- HS nhận xét.</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-HS trả lời.</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Bông hoa thứ 2 có kết quả bằng 311, bông hoa thứ 3 có kết quả bằng 412</w:t>
            </w:r>
          </w:p>
          <w:p w:rsidR="00DA735B" w:rsidRPr="00E0773D" w:rsidRDefault="00DA735B" w:rsidP="007D4F9C">
            <w:pPr>
              <w:spacing w:after="0" w:line="240" w:lineRule="auto"/>
              <w:jc w:val="both"/>
            </w:pPr>
            <w:r w:rsidRPr="00E0773D">
              <w:t>- HS trả lời.</w:t>
            </w:r>
          </w:p>
          <w:p w:rsidR="00DA735B" w:rsidRPr="00E0773D" w:rsidRDefault="00DA735B" w:rsidP="007D4F9C">
            <w:pPr>
              <w:spacing w:after="0" w:line="240" w:lineRule="auto"/>
              <w:jc w:val="both"/>
            </w:pPr>
            <w:r w:rsidRPr="00E0773D">
              <w:t>Bông hoa thứ 1 có kết quả bằng bông hoa thứ 3.</w:t>
            </w:r>
          </w:p>
          <w:p w:rsidR="00DA735B" w:rsidRPr="00E0773D" w:rsidRDefault="00DA735B" w:rsidP="007D4F9C">
            <w:pPr>
              <w:spacing w:after="0" w:line="240" w:lineRule="auto"/>
              <w:jc w:val="both"/>
            </w:pPr>
          </w:p>
          <w:p w:rsidR="00DA735B" w:rsidRPr="00E0773D" w:rsidRDefault="00DA735B" w:rsidP="007D4F9C">
            <w:pPr>
              <w:spacing w:after="0" w:line="240" w:lineRule="auto"/>
              <w:jc w:val="both"/>
            </w:pPr>
          </w:p>
          <w:p w:rsidR="00DA735B" w:rsidRPr="00E0773D" w:rsidRDefault="00DA735B" w:rsidP="007D4F9C">
            <w:pPr>
              <w:spacing w:after="0" w:line="240" w:lineRule="auto"/>
              <w:jc w:val="both"/>
            </w:pPr>
            <w:r w:rsidRPr="00E0773D">
              <w:t>- HS đọc</w:t>
            </w:r>
          </w:p>
          <w:p w:rsidR="00DA735B" w:rsidRPr="00E0773D" w:rsidRDefault="00DA735B" w:rsidP="007D4F9C">
            <w:pPr>
              <w:spacing w:after="0" w:line="240" w:lineRule="auto"/>
              <w:jc w:val="both"/>
            </w:pPr>
            <w:r w:rsidRPr="00E0773D">
              <w:t>- 1-2 HS trả lời.</w:t>
            </w:r>
          </w:p>
          <w:p w:rsidR="00DA735B" w:rsidRPr="006A153F" w:rsidRDefault="00DA735B" w:rsidP="007D4F9C">
            <w:pPr>
              <w:spacing w:after="0" w:line="240" w:lineRule="auto"/>
              <w:jc w:val="both"/>
              <w:rPr>
                <w:lang w:val="pt-BR"/>
              </w:rPr>
            </w:pPr>
            <w:r w:rsidRPr="006A153F">
              <w:rPr>
                <w:lang w:val="pt-BR"/>
              </w:rPr>
              <w:t>- HS làm bài cá nhân.</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 HS lắng nghe.</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- 1 HS đọc.</w:t>
            </w:r>
          </w:p>
          <w:p w:rsidR="00DA735B" w:rsidRPr="006A153F" w:rsidRDefault="00DA735B" w:rsidP="007D4F9C">
            <w:pPr>
              <w:spacing w:after="0" w:line="240" w:lineRule="auto"/>
              <w:jc w:val="both"/>
              <w:rPr>
                <w:lang w:val="pt-BR"/>
              </w:rPr>
            </w:pPr>
            <w:r w:rsidRPr="006A153F">
              <w:rPr>
                <w:lang w:val="pt-BR"/>
              </w:rPr>
              <w:t>- 1-2 HS trả lời.</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 Bằng 120.</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 Cân nặng của hai vật trên bằng nhau?</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rPr>
                <w:lang w:val="pt-BR"/>
              </w:rPr>
            </w:pPr>
            <w:r w:rsidRPr="006A153F">
              <w:rPr>
                <w:lang w:val="pt-BR"/>
              </w:rPr>
              <w:t>- HS kết quả là 120 kết quả cần điền là số 0.</w:t>
            </w:r>
          </w:p>
          <w:p w:rsidR="00DA735B" w:rsidRPr="006A153F" w:rsidRDefault="00DA735B" w:rsidP="007D4F9C">
            <w:pPr>
              <w:spacing w:after="0" w:line="240" w:lineRule="auto"/>
              <w:jc w:val="both"/>
              <w:rPr>
                <w:lang w:val="pt-BR"/>
              </w:rPr>
            </w:pPr>
            <w:r w:rsidRPr="006A153F">
              <w:rPr>
                <w:lang w:val="pt-BR"/>
              </w:rPr>
              <w:t>- HS lắng nghe.</w:t>
            </w:r>
          </w:p>
          <w:p w:rsidR="00DA735B" w:rsidRPr="006A153F" w:rsidRDefault="00DA735B" w:rsidP="007D4F9C">
            <w:pPr>
              <w:spacing w:after="0" w:line="240" w:lineRule="auto"/>
              <w:jc w:val="both"/>
              <w:rPr>
                <w:lang w:val="pt-BR"/>
              </w:rPr>
            </w:pPr>
            <w:r w:rsidRPr="006A153F">
              <w:rPr>
                <w:lang w:val="pt-BR"/>
              </w:rPr>
              <w:t>- HS làm dưới sự hướng dẫn của GV.</w:t>
            </w:r>
          </w:p>
          <w:p w:rsidR="00DA735B" w:rsidRPr="006A153F" w:rsidRDefault="00DA735B" w:rsidP="007D4F9C">
            <w:pPr>
              <w:spacing w:after="0" w:line="240" w:lineRule="auto"/>
              <w:jc w:val="both"/>
              <w:rPr>
                <w:lang w:val="pt-BR"/>
              </w:rPr>
            </w:pPr>
            <w:r w:rsidRPr="006A153F">
              <w:rPr>
                <w:lang w:val="pt-BR"/>
              </w:rPr>
              <w:t>- HS lắng nghe.</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p>
          <w:p w:rsidR="00DA735B" w:rsidRPr="006A153F" w:rsidRDefault="00DA735B" w:rsidP="00025095">
            <w:pPr>
              <w:tabs>
                <w:tab w:val="num" w:pos="241"/>
              </w:tabs>
              <w:spacing w:after="0" w:line="240" w:lineRule="auto"/>
              <w:rPr>
                <w:lang w:val="pt-BR"/>
              </w:rPr>
            </w:pPr>
          </w:p>
          <w:p w:rsidR="00DA735B" w:rsidRPr="006A153F" w:rsidRDefault="00DA735B" w:rsidP="007D4F9C">
            <w:pPr>
              <w:spacing w:after="0" w:line="240" w:lineRule="auto"/>
              <w:jc w:val="both"/>
              <w:rPr>
                <w:lang w:val="pt-BR"/>
              </w:rPr>
            </w:pPr>
            <w:r w:rsidRPr="006A153F">
              <w:rPr>
                <w:lang w:val="pt-BR"/>
              </w:rPr>
              <w:t>- 1 HS đọc</w:t>
            </w:r>
          </w:p>
          <w:p w:rsidR="00DA735B" w:rsidRPr="006A153F" w:rsidRDefault="00DA735B" w:rsidP="007D4F9C">
            <w:pPr>
              <w:spacing w:after="0" w:line="240" w:lineRule="auto"/>
              <w:rPr>
                <w:lang w:val="pt-BR"/>
              </w:rPr>
            </w:pPr>
            <w:r w:rsidRPr="006A153F">
              <w:rPr>
                <w:lang w:val="pt-BR"/>
              </w:rPr>
              <w:t>- Một trường tiểu học có 465 học sinh, trong đó có 240 học sinh nữ.</w:t>
            </w:r>
          </w:p>
          <w:p w:rsidR="00DA735B" w:rsidRPr="006A153F" w:rsidRDefault="00DA735B" w:rsidP="007D4F9C">
            <w:pPr>
              <w:spacing w:after="0" w:line="240" w:lineRule="auto"/>
              <w:jc w:val="both"/>
              <w:rPr>
                <w:lang w:val="pt-BR"/>
              </w:rPr>
            </w:pPr>
            <w:r w:rsidRPr="006A153F">
              <w:rPr>
                <w:lang w:val="pt-BR"/>
              </w:rPr>
              <w:t>- Hỏi trường tiểu học đó có bao nhiêu học sinh nam?</w:t>
            </w:r>
          </w:p>
          <w:p w:rsidR="00DA735B" w:rsidRPr="006A153F" w:rsidRDefault="00DA735B" w:rsidP="007D4F9C">
            <w:pPr>
              <w:spacing w:after="0" w:line="240" w:lineRule="auto"/>
              <w:jc w:val="both"/>
              <w:rPr>
                <w:lang w:val="pt-BR"/>
              </w:rPr>
            </w:pPr>
            <w:r w:rsidRPr="006A153F">
              <w:rPr>
                <w:lang w:val="pt-BR"/>
              </w:rPr>
              <w:t>- Tìm số học sinh nam trường tiểu học đó.</w:t>
            </w:r>
          </w:p>
          <w:p w:rsidR="00DA735B" w:rsidRPr="006A153F" w:rsidRDefault="00DA735B" w:rsidP="007D4F9C">
            <w:pPr>
              <w:spacing w:after="0" w:line="240" w:lineRule="auto"/>
              <w:jc w:val="both"/>
              <w:rPr>
                <w:lang w:val="pt-BR"/>
              </w:rPr>
            </w:pPr>
            <w:r w:rsidRPr="006A153F">
              <w:rPr>
                <w:lang w:val="pt-BR"/>
              </w:rPr>
              <w:t>- HS trả lời.</w:t>
            </w:r>
          </w:p>
          <w:p w:rsidR="00DA735B" w:rsidRPr="006A153F" w:rsidRDefault="00DA735B" w:rsidP="007D4F9C">
            <w:pPr>
              <w:spacing w:after="0" w:line="240" w:lineRule="auto"/>
              <w:jc w:val="both"/>
              <w:rPr>
                <w:lang w:val="pt-BR"/>
              </w:rPr>
            </w:pPr>
          </w:p>
          <w:p w:rsidR="00DA735B" w:rsidRPr="006A153F" w:rsidRDefault="00DA735B" w:rsidP="007D4F9C">
            <w:pPr>
              <w:spacing w:after="0" w:line="240" w:lineRule="auto"/>
              <w:jc w:val="both"/>
              <w:rPr>
                <w:lang w:val="pt-BR"/>
              </w:rPr>
            </w:pPr>
            <w:r w:rsidRPr="006A153F">
              <w:rPr>
                <w:lang w:val="pt-BR"/>
              </w:rPr>
              <w:t>-1HS làm bảng lớp cả lớp làm vào vở.</w:t>
            </w:r>
          </w:p>
          <w:p w:rsidR="00DA735B" w:rsidRPr="006A153F" w:rsidRDefault="00DA735B" w:rsidP="007D4F9C">
            <w:pPr>
              <w:tabs>
                <w:tab w:val="num" w:pos="241"/>
              </w:tabs>
              <w:spacing w:after="0" w:line="240" w:lineRule="auto"/>
              <w:ind w:left="54" w:hanging="54"/>
              <w:jc w:val="center"/>
              <w:rPr>
                <w:b/>
                <w:u w:val="single"/>
                <w:lang w:val="pt-BR"/>
              </w:rPr>
            </w:pPr>
            <w:r w:rsidRPr="006A153F">
              <w:rPr>
                <w:b/>
                <w:u w:val="single"/>
                <w:lang w:val="pt-BR"/>
              </w:rPr>
              <w:t>Bài giải</w:t>
            </w:r>
          </w:p>
          <w:p w:rsidR="00DA735B" w:rsidRPr="006A153F" w:rsidRDefault="00DA735B" w:rsidP="007D4F9C">
            <w:pPr>
              <w:spacing w:after="0" w:line="240" w:lineRule="auto"/>
              <w:jc w:val="both"/>
              <w:rPr>
                <w:lang w:val="pt-BR"/>
              </w:rPr>
            </w:pPr>
            <w:r w:rsidRPr="006A153F">
              <w:rPr>
                <w:lang w:val="pt-BR"/>
              </w:rPr>
              <w:t>Số học sinh nam trường tiểu học có là.</w:t>
            </w:r>
          </w:p>
          <w:p w:rsidR="00DA735B" w:rsidRPr="006A153F" w:rsidRDefault="00DA735B" w:rsidP="007D4F9C">
            <w:pPr>
              <w:tabs>
                <w:tab w:val="num" w:pos="241"/>
              </w:tabs>
              <w:spacing w:after="0" w:line="240" w:lineRule="auto"/>
              <w:ind w:left="54" w:hanging="54"/>
              <w:jc w:val="center"/>
              <w:rPr>
                <w:lang w:val="pt-BR"/>
              </w:rPr>
            </w:pPr>
            <w:r w:rsidRPr="006A153F">
              <w:rPr>
                <w:lang w:val="pt-BR"/>
              </w:rPr>
              <w:t>465 - 240 = 225 (học sinh)</w:t>
            </w:r>
          </w:p>
          <w:p w:rsidR="00DA735B" w:rsidRPr="006A153F" w:rsidRDefault="00DA735B" w:rsidP="007D4F9C">
            <w:pPr>
              <w:tabs>
                <w:tab w:val="num" w:pos="241"/>
              </w:tabs>
              <w:spacing w:after="0" w:line="240" w:lineRule="auto"/>
              <w:ind w:left="54" w:hanging="54"/>
              <w:jc w:val="center"/>
              <w:rPr>
                <w:lang w:val="pt-BR"/>
              </w:rPr>
            </w:pPr>
          </w:p>
          <w:p w:rsidR="00DA735B" w:rsidRPr="006A153F" w:rsidRDefault="00DA735B" w:rsidP="007D4F9C">
            <w:pPr>
              <w:tabs>
                <w:tab w:val="num" w:pos="241"/>
              </w:tabs>
              <w:spacing w:after="0" w:line="240" w:lineRule="auto"/>
              <w:ind w:left="54" w:hanging="54"/>
              <w:jc w:val="center"/>
              <w:rPr>
                <w:lang w:val="pt-BR"/>
              </w:rPr>
            </w:pPr>
            <w:r w:rsidRPr="006A153F">
              <w:rPr>
                <w:lang w:val="pt-BR"/>
              </w:rPr>
              <w:t xml:space="preserve">                     </w:t>
            </w:r>
            <w:r w:rsidRPr="006A153F">
              <w:rPr>
                <w:u w:val="single"/>
                <w:lang w:val="pt-BR"/>
              </w:rPr>
              <w:t>Đáp số</w:t>
            </w:r>
            <w:r w:rsidRPr="006A153F">
              <w:rPr>
                <w:lang w:val="pt-BR"/>
              </w:rPr>
              <w:t>: 225 học sinh</w:t>
            </w:r>
          </w:p>
          <w:p w:rsidR="00DA735B" w:rsidRPr="006A153F" w:rsidRDefault="00DA735B" w:rsidP="007D4F9C">
            <w:pPr>
              <w:tabs>
                <w:tab w:val="num" w:pos="241"/>
              </w:tabs>
              <w:spacing w:after="0" w:line="240" w:lineRule="auto"/>
              <w:ind w:left="54" w:hanging="54"/>
              <w:jc w:val="center"/>
              <w:rPr>
                <w:lang w:val="pt-BR"/>
              </w:rPr>
            </w:pPr>
          </w:p>
        </w:tc>
      </w:tr>
    </w:tbl>
    <w:p w:rsidR="00DA735B" w:rsidRPr="00025095" w:rsidRDefault="00DA735B" w:rsidP="007D4F9C">
      <w:pPr>
        <w:spacing w:after="0" w:line="240" w:lineRule="auto"/>
        <w:jc w:val="center"/>
        <w:rPr>
          <w:b/>
          <w:bCs/>
          <w:szCs w:val="28"/>
        </w:rPr>
      </w:pPr>
      <w:r>
        <w:rPr>
          <w:b/>
          <w:bCs/>
          <w:szCs w:val="28"/>
          <w:lang w:val="vi-VN"/>
        </w:rPr>
        <w:t xml:space="preserve">Tiết </w:t>
      </w:r>
      <w:r>
        <w:rPr>
          <w:b/>
          <w:bCs/>
          <w:szCs w:val="28"/>
        </w:rPr>
        <w:t>3</w:t>
      </w:r>
    </w:p>
    <w:p w:rsidR="00DA735B" w:rsidRPr="003A5478" w:rsidRDefault="00DA735B" w:rsidP="007D4F9C">
      <w:pPr>
        <w:spacing w:after="0" w:line="240" w:lineRule="auto"/>
        <w:jc w:val="center"/>
        <w:rPr>
          <w:b/>
          <w:bCs/>
          <w:color w:val="FF0000"/>
          <w:szCs w:val="28"/>
        </w:rPr>
      </w:pPr>
      <w:r w:rsidRPr="003A5478">
        <w:rPr>
          <w:b/>
          <w:bCs/>
          <w:color w:val="FF0000"/>
          <w:szCs w:val="28"/>
          <w:lang w:val="vi-VN"/>
        </w:rPr>
        <w:t xml:space="preserve">Ngày dạy: </w:t>
      </w:r>
      <w:r>
        <w:rPr>
          <w:b/>
          <w:bCs/>
          <w:color w:val="FF0000"/>
          <w:szCs w:val="28"/>
        </w:rPr>
        <w:t>08/04/2024 (Tuần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5"/>
        <w:gridCol w:w="4819"/>
      </w:tblGrid>
      <w:tr w:rsidR="00DA735B" w:rsidRPr="00E0773D" w:rsidTr="00037F23">
        <w:tc>
          <w:tcPr>
            <w:tcW w:w="4815" w:type="dxa"/>
          </w:tcPr>
          <w:p w:rsidR="00DA735B" w:rsidRPr="003A5478" w:rsidRDefault="00DA735B" w:rsidP="007D4F9C">
            <w:pPr>
              <w:spacing w:after="0" w:line="240" w:lineRule="auto"/>
              <w:jc w:val="center"/>
              <w:rPr>
                <w:b/>
                <w:bCs/>
                <w:szCs w:val="28"/>
              </w:rPr>
            </w:pPr>
            <w:r w:rsidRPr="003A5478">
              <w:rPr>
                <w:b/>
                <w:bCs/>
                <w:szCs w:val="28"/>
              </w:rPr>
              <w:t>Hoạt động của GV</w:t>
            </w:r>
          </w:p>
        </w:tc>
        <w:tc>
          <w:tcPr>
            <w:tcW w:w="4819" w:type="dxa"/>
          </w:tcPr>
          <w:p w:rsidR="00DA735B" w:rsidRPr="003A5478" w:rsidRDefault="00DA735B" w:rsidP="007D4F9C">
            <w:pPr>
              <w:spacing w:after="0" w:line="240" w:lineRule="auto"/>
              <w:jc w:val="center"/>
              <w:rPr>
                <w:b/>
                <w:bCs/>
                <w:szCs w:val="28"/>
              </w:rPr>
            </w:pPr>
            <w:r w:rsidRPr="003A5478">
              <w:rPr>
                <w:b/>
                <w:bCs/>
                <w:szCs w:val="28"/>
              </w:rPr>
              <w:t>Hoạt động của HS</w:t>
            </w:r>
          </w:p>
        </w:tc>
      </w:tr>
      <w:tr w:rsidR="00DA735B" w:rsidRPr="006A153F" w:rsidTr="00037F23">
        <w:tc>
          <w:tcPr>
            <w:tcW w:w="4815" w:type="dxa"/>
          </w:tcPr>
          <w:p w:rsidR="00DA735B" w:rsidRPr="003A5478" w:rsidRDefault="00DA735B" w:rsidP="007D4F9C">
            <w:pPr>
              <w:spacing w:after="0" w:line="240" w:lineRule="auto"/>
              <w:rPr>
                <w:bCs/>
                <w:szCs w:val="28"/>
              </w:rPr>
            </w:pPr>
            <w:r w:rsidRPr="003A5478">
              <w:rPr>
                <w:b/>
                <w:bCs/>
                <w:szCs w:val="28"/>
                <w:lang w:eastAsia="vi-VN"/>
              </w:rPr>
              <w:t>1.</w:t>
            </w:r>
            <w:r w:rsidRPr="003A5478">
              <w:rPr>
                <w:b/>
                <w:bCs/>
                <w:szCs w:val="28"/>
              </w:rPr>
              <w:t>Khởi động: (5 phút)</w:t>
            </w:r>
          </w:p>
          <w:p w:rsidR="00DA735B" w:rsidRPr="00E0773D" w:rsidRDefault="00DA735B" w:rsidP="007D4F9C">
            <w:pPr>
              <w:pStyle w:val="ListParagraph"/>
              <w:spacing w:after="0" w:line="240" w:lineRule="auto"/>
              <w:ind w:left="0"/>
              <w:rPr>
                <w:szCs w:val="28"/>
                <w:lang w:val="vi-VN"/>
              </w:rPr>
            </w:pPr>
            <w:r w:rsidRPr="006A153F">
              <w:rPr>
                <w:color w:val="000000"/>
                <w:szCs w:val="28"/>
              </w:rPr>
              <w:t>- Cả lớp chơi trò chơi: “</w:t>
            </w:r>
            <w:r w:rsidRPr="00E0773D">
              <w:rPr>
                <w:b/>
                <w:szCs w:val="28"/>
                <w:lang w:val="vi-VN"/>
              </w:rPr>
              <w:t>Bắn tên</w:t>
            </w:r>
            <w:r w:rsidRPr="006A153F">
              <w:rPr>
                <w:b/>
                <w:szCs w:val="28"/>
              </w:rPr>
              <w:t xml:space="preserve">” </w:t>
            </w:r>
            <w:r w:rsidRPr="00E0773D">
              <w:rPr>
                <w:szCs w:val="28"/>
                <w:lang w:val="vi-VN"/>
              </w:rPr>
              <w:t>và mời hai bạn lên bảng làm bài.</w:t>
            </w:r>
          </w:p>
          <w:p w:rsidR="00DA735B" w:rsidRPr="00E0773D" w:rsidRDefault="00DA735B" w:rsidP="007D4F9C">
            <w:pPr>
              <w:pStyle w:val="ListParagraph"/>
              <w:spacing w:after="0" w:line="240" w:lineRule="auto"/>
              <w:ind w:left="0"/>
              <w:rPr>
                <w:szCs w:val="28"/>
                <w:lang w:val="vi-VN"/>
              </w:rPr>
            </w:pPr>
            <w:r w:rsidRPr="00E0773D">
              <w:rPr>
                <w:szCs w:val="28"/>
                <w:lang w:val="vi-VN"/>
              </w:rPr>
              <w:t>- Gọi 2 HS lên bảng làm.</w:t>
            </w:r>
          </w:p>
          <w:p w:rsidR="00DA735B" w:rsidRPr="00E0773D" w:rsidRDefault="00DA735B" w:rsidP="007D4F9C">
            <w:pPr>
              <w:spacing w:after="0" w:line="240" w:lineRule="auto"/>
              <w:jc w:val="both"/>
              <w:rPr>
                <w:szCs w:val="28"/>
                <w:lang w:val="vi-VN"/>
              </w:rPr>
            </w:pPr>
            <w:r w:rsidRPr="00E0773D">
              <w:rPr>
                <w:szCs w:val="28"/>
                <w:lang w:val="vi-VN"/>
              </w:rPr>
              <w:t>*Đặt tính rồi tính: HS1: 257 + 136</w:t>
            </w:r>
          </w:p>
          <w:p w:rsidR="00DA735B" w:rsidRPr="00E0773D" w:rsidRDefault="00DA735B" w:rsidP="007D4F9C">
            <w:pPr>
              <w:spacing w:after="0" w:line="240" w:lineRule="auto"/>
              <w:jc w:val="both"/>
              <w:rPr>
                <w:szCs w:val="28"/>
                <w:lang w:val="vi-VN"/>
              </w:rPr>
            </w:pPr>
            <w:r w:rsidRPr="00E0773D">
              <w:rPr>
                <w:szCs w:val="28"/>
                <w:lang w:val="vi-VN"/>
              </w:rPr>
              <w:t xml:space="preserve">                              HS2: 759 - 354</w:t>
            </w:r>
          </w:p>
          <w:p w:rsidR="00DA735B" w:rsidRPr="00E0773D" w:rsidRDefault="00DA735B" w:rsidP="007D4F9C">
            <w:pPr>
              <w:spacing w:after="0" w:line="240" w:lineRule="auto"/>
              <w:jc w:val="both"/>
              <w:rPr>
                <w:szCs w:val="28"/>
                <w:lang w:val="vi-VN"/>
              </w:rPr>
            </w:pPr>
            <w:r w:rsidRPr="00E0773D">
              <w:rPr>
                <w:szCs w:val="28"/>
                <w:lang w:val="vi-VN"/>
              </w:rPr>
              <w:t xml:space="preserve">- GV sửa bài và nhận xét. </w:t>
            </w:r>
          </w:p>
          <w:p w:rsidR="00DA735B" w:rsidRPr="003A5478" w:rsidRDefault="00DA735B" w:rsidP="007D4F9C">
            <w:pPr>
              <w:spacing w:after="0" w:line="240" w:lineRule="auto"/>
              <w:rPr>
                <w:b/>
                <w:bCs/>
                <w:szCs w:val="28"/>
                <w:lang w:val="vi-VN" w:eastAsia="vi-VN"/>
              </w:rPr>
            </w:pPr>
            <w:r w:rsidRPr="003A5478">
              <w:rPr>
                <w:b/>
                <w:bCs/>
                <w:szCs w:val="28"/>
                <w:lang w:val="vi-VN" w:eastAsia="vi-VN"/>
              </w:rPr>
              <w:t xml:space="preserve">2. </w:t>
            </w:r>
            <w:r>
              <w:rPr>
                <w:b/>
                <w:bCs/>
                <w:szCs w:val="28"/>
                <w:lang w:val="vi-VN" w:eastAsia="vi-VN"/>
              </w:rPr>
              <w:t>Luyện tập</w:t>
            </w:r>
            <w:r w:rsidRPr="003A5478">
              <w:rPr>
                <w:b/>
                <w:bCs/>
                <w:szCs w:val="28"/>
                <w:lang w:val="vi-VN" w:eastAsia="vi-VN"/>
              </w:rPr>
              <w:t>: (</w:t>
            </w:r>
            <w:r>
              <w:rPr>
                <w:b/>
                <w:bCs/>
                <w:szCs w:val="28"/>
                <w:lang w:val="vi-VN" w:eastAsia="vi-VN"/>
              </w:rPr>
              <w:t>25</w:t>
            </w:r>
            <w:r w:rsidRPr="003A5478">
              <w:rPr>
                <w:b/>
                <w:bCs/>
                <w:szCs w:val="28"/>
                <w:lang w:val="vi-VN" w:eastAsia="vi-VN"/>
              </w:rPr>
              <w:t xml:space="preserve"> phút)</w:t>
            </w:r>
          </w:p>
          <w:p w:rsidR="00DA735B" w:rsidRPr="00E0773D" w:rsidRDefault="00DA735B" w:rsidP="007D4F9C">
            <w:pPr>
              <w:spacing w:after="0" w:line="240" w:lineRule="auto"/>
              <w:jc w:val="both"/>
              <w:rPr>
                <w:i/>
                <w:iCs/>
                <w:szCs w:val="28"/>
                <w:lang w:val="vi-VN"/>
              </w:rPr>
            </w:pPr>
            <w:r w:rsidRPr="00E0773D">
              <w:rPr>
                <w:i/>
                <w:iCs/>
                <w:szCs w:val="28"/>
                <w:lang w:val="vi-VN"/>
              </w:rPr>
              <w:t xml:space="preserve">Bài 1: </w:t>
            </w:r>
          </w:p>
          <w:p w:rsidR="00DA735B" w:rsidRPr="00E0773D" w:rsidRDefault="00DA735B" w:rsidP="007D4F9C">
            <w:pPr>
              <w:spacing w:after="0" w:line="240" w:lineRule="auto"/>
              <w:jc w:val="both"/>
              <w:rPr>
                <w:szCs w:val="28"/>
                <w:lang w:val="vi-VN"/>
              </w:rPr>
            </w:pPr>
            <w:r w:rsidRPr="00E0773D">
              <w:rPr>
                <w:szCs w:val="28"/>
                <w:lang w:val="vi-VN"/>
              </w:rPr>
              <w:t>- Gọi HS đọc YC bài.</w:t>
            </w:r>
          </w:p>
          <w:p w:rsidR="00DA735B" w:rsidRPr="006A153F" w:rsidRDefault="00DA735B" w:rsidP="007D4F9C">
            <w:pPr>
              <w:spacing w:after="0" w:line="240" w:lineRule="auto"/>
              <w:jc w:val="both"/>
              <w:rPr>
                <w:szCs w:val="28"/>
                <w:lang w:val="it-IT"/>
              </w:rPr>
            </w:pPr>
            <w:r w:rsidRPr="006A153F">
              <w:rPr>
                <w:szCs w:val="28"/>
                <w:lang w:val="it-IT"/>
              </w:rPr>
              <w:t xml:space="preserve">- </w:t>
            </w:r>
            <w:r w:rsidRPr="00E0773D">
              <w:rPr>
                <w:szCs w:val="28"/>
                <w:lang w:val="vi-VN"/>
              </w:rPr>
              <w:t>T</w:t>
            </w:r>
            <w:r w:rsidRPr="006A153F">
              <w:rPr>
                <w:szCs w:val="28"/>
                <w:lang w:val="it-IT"/>
              </w:rPr>
              <w:t>rong tranh vẽ con gì? Vậy con trâu trong tranh ăn gì?</w:t>
            </w:r>
          </w:p>
          <w:p w:rsidR="00DA735B" w:rsidRPr="006A153F" w:rsidRDefault="00DA735B" w:rsidP="007D4F9C">
            <w:pPr>
              <w:spacing w:after="0" w:line="240" w:lineRule="auto"/>
              <w:jc w:val="both"/>
              <w:rPr>
                <w:szCs w:val="28"/>
                <w:lang w:val="it-IT"/>
              </w:rPr>
            </w:pPr>
            <w:r w:rsidRPr="006A153F">
              <w:rPr>
                <w:szCs w:val="28"/>
                <w:lang w:val="it-IT"/>
              </w:rPr>
              <w:t>+Trâu sẽ ăn bó cỏ ghi phép tính có kết quả lớn nhất? Vậy con trâu sẽ ăn bó cỏ nào?</w:t>
            </w:r>
          </w:p>
          <w:p w:rsidR="00DA735B" w:rsidRPr="00E0773D" w:rsidRDefault="00DA735B" w:rsidP="007D4F9C">
            <w:pPr>
              <w:spacing w:after="0" w:line="240" w:lineRule="auto"/>
              <w:jc w:val="both"/>
              <w:rPr>
                <w:szCs w:val="28"/>
                <w:lang w:val="vi-VN"/>
              </w:rPr>
            </w:pPr>
            <w:r w:rsidRPr="006A153F">
              <w:rPr>
                <w:szCs w:val="28"/>
                <w:lang w:val="it-IT"/>
              </w:rPr>
              <w:t>+</w:t>
            </w:r>
            <w:r w:rsidRPr="00E0773D">
              <w:rPr>
                <w:szCs w:val="28"/>
                <w:lang w:val="vi-VN"/>
              </w:rPr>
              <w:t>YC HS thảo luận nhóm 4 trả lời câu hỏi.</w:t>
            </w: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r w:rsidRPr="00E0773D">
              <w:rPr>
                <w:szCs w:val="28"/>
                <w:lang w:val="vi-VN"/>
              </w:rPr>
              <w:t xml:space="preserve">   </w:t>
            </w:r>
          </w:p>
          <w:p w:rsidR="00DA735B" w:rsidRPr="00E0773D" w:rsidRDefault="00DA735B" w:rsidP="007D4F9C">
            <w:pPr>
              <w:spacing w:after="0" w:line="240" w:lineRule="auto"/>
              <w:jc w:val="both"/>
              <w:rPr>
                <w:szCs w:val="28"/>
                <w:lang w:val="vi-VN"/>
              </w:rPr>
            </w:pPr>
            <w:r w:rsidRPr="00E0773D">
              <w:rPr>
                <w:szCs w:val="28"/>
                <w:lang w:val="vi-VN"/>
              </w:rPr>
              <w:t>- Mời đại diện 1 nhóm lên trình bày.</w:t>
            </w:r>
          </w:p>
          <w:p w:rsidR="00DA735B" w:rsidRPr="00E0773D" w:rsidRDefault="00DA735B" w:rsidP="007D4F9C">
            <w:pPr>
              <w:spacing w:after="0" w:line="240" w:lineRule="auto"/>
              <w:jc w:val="both"/>
              <w:rPr>
                <w:szCs w:val="28"/>
                <w:lang w:val="vi-VN"/>
              </w:rPr>
            </w:pPr>
            <w:r w:rsidRPr="00E0773D">
              <w:rPr>
                <w:szCs w:val="28"/>
                <w:lang w:val="vi-VN"/>
              </w:rPr>
              <w:t>- Nhận xét, tuyên dương HS.</w:t>
            </w:r>
          </w:p>
          <w:p w:rsidR="00DA735B" w:rsidRPr="00E0773D" w:rsidRDefault="00DA735B" w:rsidP="007D4F9C">
            <w:pPr>
              <w:spacing w:after="0" w:line="240" w:lineRule="auto"/>
              <w:jc w:val="both"/>
              <w:rPr>
                <w:i/>
                <w:iCs/>
                <w:szCs w:val="28"/>
                <w:lang w:val="vi-VN"/>
              </w:rPr>
            </w:pPr>
            <w:r w:rsidRPr="00E0773D">
              <w:rPr>
                <w:i/>
                <w:iCs/>
                <w:szCs w:val="28"/>
                <w:lang w:val="vi-VN"/>
              </w:rPr>
              <w:t>Bài 2:</w:t>
            </w:r>
          </w:p>
          <w:p w:rsidR="00DA735B" w:rsidRPr="00E0773D" w:rsidRDefault="00DA735B" w:rsidP="007D4F9C">
            <w:pPr>
              <w:spacing w:after="0" w:line="240" w:lineRule="auto"/>
              <w:jc w:val="both"/>
              <w:rPr>
                <w:szCs w:val="28"/>
                <w:lang w:val="vi-VN"/>
              </w:rPr>
            </w:pPr>
            <w:r w:rsidRPr="00E0773D">
              <w:rPr>
                <w:szCs w:val="28"/>
                <w:lang w:val="vi-VN"/>
              </w:rPr>
              <w:t>- Bài yêu cầu làm gì?</w:t>
            </w:r>
          </w:p>
          <w:p w:rsidR="00DA735B" w:rsidRPr="00E0773D" w:rsidRDefault="00DA735B" w:rsidP="007D4F9C">
            <w:pPr>
              <w:spacing w:after="0" w:line="240" w:lineRule="auto"/>
              <w:jc w:val="both"/>
              <w:rPr>
                <w:szCs w:val="28"/>
                <w:lang w:val="vi-VN"/>
              </w:rPr>
            </w:pPr>
            <w:r w:rsidRPr="00E0773D">
              <w:rPr>
                <w:szCs w:val="28"/>
                <w:lang w:val="vi-VN"/>
              </w:rPr>
              <w:t>- Bài toán thực hiện mấy phép tính?</w:t>
            </w:r>
          </w:p>
          <w:p w:rsidR="00DA735B" w:rsidRPr="00E0773D" w:rsidRDefault="00DA735B" w:rsidP="007D4F9C">
            <w:pPr>
              <w:spacing w:after="0" w:line="240" w:lineRule="auto"/>
              <w:jc w:val="both"/>
              <w:rPr>
                <w:szCs w:val="28"/>
                <w:lang w:val="vi-VN"/>
              </w:rPr>
            </w:pPr>
            <w:r w:rsidRPr="00E0773D">
              <w:rPr>
                <w:szCs w:val="28"/>
                <w:lang w:val="vi-VN"/>
              </w:rPr>
              <w:t>- GV cho HS làm việc nhóm đôi, viết đáp án vào bảng con.</w:t>
            </w:r>
          </w:p>
          <w:p w:rsidR="00DA735B" w:rsidRPr="00E0773D" w:rsidRDefault="00DA735B" w:rsidP="007D4F9C">
            <w:pPr>
              <w:spacing w:after="0" w:line="240" w:lineRule="auto"/>
              <w:jc w:val="both"/>
              <w:rPr>
                <w:szCs w:val="28"/>
                <w:lang w:val="vi-VN"/>
              </w:rPr>
            </w:pPr>
            <w:r w:rsidRPr="00E0773D">
              <w:rPr>
                <w:szCs w:val="28"/>
                <w:lang w:val="vi-VN"/>
              </w:rPr>
              <w:t>-YC HS đưa đáp án,  nhận xét bài làm của các nhóm.</w:t>
            </w:r>
          </w:p>
          <w:p w:rsidR="00DA735B" w:rsidRPr="00E0773D" w:rsidRDefault="00DA735B" w:rsidP="007D4F9C">
            <w:pPr>
              <w:spacing w:after="0" w:line="240" w:lineRule="auto"/>
              <w:jc w:val="both"/>
              <w:rPr>
                <w:i/>
                <w:iCs/>
                <w:szCs w:val="28"/>
                <w:lang w:val="vi-VN"/>
              </w:rPr>
            </w:pPr>
            <w:r w:rsidRPr="00E0773D">
              <w:rPr>
                <w:i/>
                <w:iCs/>
                <w:szCs w:val="28"/>
                <w:lang w:val="vi-VN"/>
              </w:rPr>
              <w:t>Bài 3:</w:t>
            </w:r>
          </w:p>
          <w:p w:rsidR="00DA735B" w:rsidRPr="00E0773D" w:rsidRDefault="00DA735B" w:rsidP="007D4F9C">
            <w:pPr>
              <w:spacing w:after="0" w:line="240" w:lineRule="auto"/>
              <w:jc w:val="both"/>
              <w:rPr>
                <w:szCs w:val="28"/>
                <w:lang w:val="vi-VN"/>
              </w:rPr>
            </w:pPr>
            <w:r w:rsidRPr="00E0773D">
              <w:rPr>
                <w:szCs w:val="28"/>
                <w:lang w:val="vi-VN"/>
              </w:rPr>
              <w:t>- Gọi HS đọc YC bài.</w:t>
            </w:r>
          </w:p>
          <w:p w:rsidR="00DA735B" w:rsidRPr="00E0773D" w:rsidRDefault="00DA735B" w:rsidP="007D4F9C">
            <w:pPr>
              <w:spacing w:after="0" w:line="240" w:lineRule="auto"/>
              <w:jc w:val="both"/>
              <w:rPr>
                <w:szCs w:val="28"/>
                <w:lang w:val="vi-VN"/>
              </w:rPr>
            </w:pPr>
            <w:r w:rsidRPr="00E0773D">
              <w:rPr>
                <w:szCs w:val="28"/>
                <w:lang w:val="vi-VN"/>
              </w:rPr>
              <w:t>- Bài yêu cầu làm gì?</w:t>
            </w:r>
          </w:p>
          <w:p w:rsidR="00DA735B" w:rsidRPr="00E0773D" w:rsidRDefault="00DA735B" w:rsidP="007D4F9C">
            <w:pPr>
              <w:spacing w:after="0" w:line="240" w:lineRule="auto"/>
              <w:jc w:val="both"/>
              <w:rPr>
                <w:szCs w:val="28"/>
                <w:lang w:val="vi-VN"/>
              </w:rPr>
            </w:pPr>
            <w:r w:rsidRPr="00E0773D">
              <w:rPr>
                <w:szCs w:val="28"/>
                <w:lang w:val="vi-VN"/>
              </w:rPr>
              <w:t>+ Bài toán cho biết có 2 hình gì?</w:t>
            </w:r>
          </w:p>
          <w:p w:rsidR="00DA735B" w:rsidRPr="00E0773D" w:rsidRDefault="00DA735B" w:rsidP="007D4F9C">
            <w:pPr>
              <w:spacing w:after="0" w:line="240" w:lineRule="auto"/>
              <w:jc w:val="both"/>
              <w:rPr>
                <w:szCs w:val="28"/>
                <w:lang w:val="vi-VN"/>
              </w:rPr>
            </w:pPr>
            <w:r w:rsidRPr="00E0773D">
              <w:rPr>
                <w:szCs w:val="28"/>
                <w:lang w:val="vi-VN"/>
              </w:rPr>
              <w:t>+ Trong hình tròn có những số nào?</w:t>
            </w:r>
          </w:p>
          <w:p w:rsidR="00DA735B" w:rsidRPr="00E0773D" w:rsidRDefault="00DA735B" w:rsidP="007D4F9C">
            <w:pPr>
              <w:spacing w:after="0" w:line="240" w:lineRule="auto"/>
              <w:jc w:val="both"/>
              <w:rPr>
                <w:szCs w:val="28"/>
                <w:lang w:val="vi-VN"/>
              </w:rPr>
            </w:pPr>
            <w:r w:rsidRPr="00E0773D">
              <w:rPr>
                <w:szCs w:val="28"/>
                <w:lang w:val="vi-VN"/>
              </w:rPr>
              <w:t>+ Trong hình tròn số nào là số lớn nhất?</w:t>
            </w:r>
          </w:p>
          <w:p w:rsidR="00DA735B" w:rsidRPr="00E0773D" w:rsidRDefault="00DA735B" w:rsidP="007D4F9C">
            <w:pPr>
              <w:spacing w:after="0" w:line="240" w:lineRule="auto"/>
              <w:jc w:val="both"/>
              <w:rPr>
                <w:szCs w:val="28"/>
                <w:lang w:val="vi-VN"/>
              </w:rPr>
            </w:pPr>
            <w:r w:rsidRPr="00E0773D">
              <w:rPr>
                <w:szCs w:val="28"/>
                <w:lang w:val="vi-VN"/>
              </w:rPr>
              <w:t>+ Trong hình vuông có những số nào?</w:t>
            </w:r>
          </w:p>
          <w:p w:rsidR="00DA735B" w:rsidRPr="00E0773D" w:rsidRDefault="00DA735B" w:rsidP="007D4F9C">
            <w:pPr>
              <w:spacing w:after="0" w:line="240" w:lineRule="auto"/>
              <w:jc w:val="both"/>
              <w:rPr>
                <w:szCs w:val="28"/>
                <w:lang w:val="vi-VN"/>
              </w:rPr>
            </w:pPr>
            <w:r w:rsidRPr="00E0773D">
              <w:rPr>
                <w:szCs w:val="28"/>
                <w:lang w:val="vi-VN"/>
              </w:rPr>
              <w:t>+ Trong hình vuông số bé nhất là số nào?</w:t>
            </w:r>
          </w:p>
          <w:p w:rsidR="00DA735B" w:rsidRPr="00E0773D" w:rsidRDefault="00DA735B" w:rsidP="007D4F9C">
            <w:pPr>
              <w:spacing w:after="0" w:line="240" w:lineRule="auto"/>
              <w:jc w:val="both"/>
              <w:rPr>
                <w:szCs w:val="28"/>
                <w:lang w:val="vi-VN"/>
              </w:rPr>
            </w:pPr>
            <w:r w:rsidRPr="00E0773D">
              <w:rPr>
                <w:szCs w:val="28"/>
                <w:lang w:val="vi-VN"/>
              </w:rPr>
              <w:t>+ Hiệu của số lớn nhất trong hình tròn và số bé nhất trong hình vuông là số bao nhiêu?</w:t>
            </w:r>
          </w:p>
          <w:p w:rsidR="00DA735B" w:rsidRPr="00E0773D" w:rsidRDefault="00DA735B" w:rsidP="007D4F9C">
            <w:pPr>
              <w:spacing w:after="0" w:line="240" w:lineRule="auto"/>
              <w:jc w:val="both"/>
              <w:rPr>
                <w:szCs w:val="28"/>
                <w:lang w:val="vi-VN"/>
              </w:rPr>
            </w:pPr>
            <w:r w:rsidRPr="00E0773D">
              <w:rPr>
                <w:szCs w:val="28"/>
                <w:lang w:val="vi-VN"/>
              </w:rPr>
              <w:t>-YC HS làm bài vào bảng con.</w:t>
            </w:r>
          </w:p>
          <w:p w:rsidR="00DA735B" w:rsidRPr="00E0773D" w:rsidRDefault="00DA735B" w:rsidP="007D4F9C">
            <w:pPr>
              <w:spacing w:after="0" w:line="240" w:lineRule="auto"/>
              <w:jc w:val="both"/>
              <w:rPr>
                <w:szCs w:val="28"/>
                <w:lang w:val="vi-VN"/>
              </w:rPr>
            </w:pPr>
            <w:r w:rsidRPr="00E0773D">
              <w:rPr>
                <w:szCs w:val="28"/>
                <w:lang w:val="vi-VN"/>
              </w:rPr>
              <w:t>+ Em làm như thế nào?</w:t>
            </w: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r w:rsidRPr="00E0773D">
              <w:rPr>
                <w:szCs w:val="28"/>
                <w:lang w:val="vi-VN"/>
              </w:rPr>
              <w:t>- GV nhận xét, tuyên dương HS.</w:t>
            </w:r>
          </w:p>
          <w:p w:rsidR="00DA735B" w:rsidRPr="00E0773D" w:rsidRDefault="00DA735B" w:rsidP="007D4F9C">
            <w:pPr>
              <w:spacing w:after="0" w:line="240" w:lineRule="auto"/>
              <w:jc w:val="both"/>
              <w:rPr>
                <w:i/>
                <w:szCs w:val="28"/>
                <w:lang w:val="vi-VN"/>
              </w:rPr>
            </w:pPr>
            <w:r w:rsidRPr="00E0773D">
              <w:rPr>
                <w:i/>
                <w:szCs w:val="28"/>
                <w:lang w:val="vi-VN"/>
              </w:rPr>
              <w:t>Bài 4:</w:t>
            </w:r>
          </w:p>
          <w:p w:rsidR="00DA735B" w:rsidRPr="00E0773D" w:rsidRDefault="00DA735B" w:rsidP="007D4F9C">
            <w:pPr>
              <w:spacing w:after="0" w:line="240" w:lineRule="auto"/>
              <w:jc w:val="both"/>
              <w:rPr>
                <w:szCs w:val="28"/>
                <w:lang w:val="vi-VN"/>
              </w:rPr>
            </w:pPr>
            <w:r w:rsidRPr="00E0773D">
              <w:rPr>
                <w:szCs w:val="28"/>
                <w:lang w:val="vi-VN"/>
              </w:rPr>
              <w:t>- Gọi HS đọc YC bài.</w:t>
            </w:r>
          </w:p>
          <w:p w:rsidR="00DA735B" w:rsidRPr="00E0773D" w:rsidRDefault="00DA735B" w:rsidP="007D4F9C">
            <w:pPr>
              <w:spacing w:after="0" w:line="240" w:lineRule="auto"/>
              <w:jc w:val="both"/>
              <w:rPr>
                <w:szCs w:val="28"/>
                <w:lang w:val="vi-VN"/>
              </w:rPr>
            </w:pPr>
            <w:r w:rsidRPr="00E0773D">
              <w:rPr>
                <w:szCs w:val="28"/>
                <w:lang w:val="vi-VN"/>
              </w:rPr>
              <w:t>- Bài yêu cầu làm gì?</w:t>
            </w:r>
          </w:p>
          <w:p w:rsidR="00DA735B" w:rsidRPr="00E0773D" w:rsidRDefault="00DA735B" w:rsidP="007D4F9C">
            <w:pPr>
              <w:spacing w:after="0" w:line="240" w:lineRule="auto"/>
              <w:jc w:val="both"/>
              <w:rPr>
                <w:szCs w:val="28"/>
                <w:lang w:val="vi-VN"/>
              </w:rPr>
            </w:pPr>
            <w:r w:rsidRPr="00E0773D">
              <w:rPr>
                <w:szCs w:val="28"/>
                <w:lang w:val="vi-VN"/>
              </w:rPr>
              <w:t>- GV cho HS làm phiếu bài tập.</w:t>
            </w:r>
          </w:p>
          <w:p w:rsidR="00DA735B" w:rsidRPr="00E0773D" w:rsidRDefault="00DA735B" w:rsidP="007D4F9C">
            <w:pPr>
              <w:spacing w:after="0" w:line="240" w:lineRule="auto"/>
              <w:jc w:val="both"/>
              <w:rPr>
                <w:szCs w:val="28"/>
                <w:lang w:val="vi-VN"/>
              </w:rPr>
            </w:pPr>
            <w:r w:rsidRPr="00E0773D">
              <w:rPr>
                <w:szCs w:val="28"/>
                <w:lang w:val="vi-VN"/>
              </w:rPr>
              <w:t>- GV thu nhận xét một số phiếu.</w:t>
            </w:r>
          </w:p>
          <w:p w:rsidR="00DA735B" w:rsidRPr="00E0773D" w:rsidRDefault="00DA735B" w:rsidP="007D4F9C">
            <w:pPr>
              <w:spacing w:after="0" w:line="240" w:lineRule="auto"/>
              <w:jc w:val="both"/>
              <w:rPr>
                <w:szCs w:val="28"/>
                <w:lang w:val="vi-VN"/>
              </w:rPr>
            </w:pPr>
            <w:r w:rsidRPr="00E0773D">
              <w:rPr>
                <w:szCs w:val="28"/>
                <w:lang w:val="vi-VN"/>
              </w:rPr>
              <w:t>- GV quan sát nhật xét, sửa bài.</w:t>
            </w:r>
          </w:p>
          <w:p w:rsidR="00DA735B" w:rsidRPr="00E0773D" w:rsidRDefault="00DA735B" w:rsidP="007D4F9C">
            <w:pPr>
              <w:spacing w:after="0" w:line="240" w:lineRule="auto"/>
              <w:rPr>
                <w:i/>
                <w:szCs w:val="28"/>
                <w:lang w:val="vi-VN"/>
              </w:rPr>
            </w:pPr>
            <w:r w:rsidRPr="00E0773D">
              <w:rPr>
                <w:i/>
                <w:szCs w:val="28"/>
                <w:lang w:val="vi-VN"/>
              </w:rPr>
              <w:t>Bài 5:</w:t>
            </w:r>
          </w:p>
          <w:p w:rsidR="00DA735B" w:rsidRPr="00E0773D" w:rsidRDefault="00DA735B" w:rsidP="007D4F9C">
            <w:pPr>
              <w:spacing w:after="0" w:line="240" w:lineRule="auto"/>
              <w:jc w:val="both"/>
              <w:rPr>
                <w:szCs w:val="28"/>
                <w:lang w:val="vi-VN"/>
              </w:rPr>
            </w:pPr>
            <w:r w:rsidRPr="00E0773D">
              <w:rPr>
                <w:szCs w:val="28"/>
                <w:lang w:val="vi-VN"/>
              </w:rPr>
              <w:t>- Gọi HS đọc YC bài.</w:t>
            </w:r>
          </w:p>
          <w:p w:rsidR="00DA735B" w:rsidRPr="00E0773D" w:rsidRDefault="00DA735B" w:rsidP="007D4F9C">
            <w:pPr>
              <w:spacing w:after="0" w:line="240" w:lineRule="auto"/>
              <w:jc w:val="both"/>
              <w:rPr>
                <w:szCs w:val="28"/>
                <w:lang w:val="vi-VN"/>
              </w:rPr>
            </w:pPr>
            <w:r w:rsidRPr="00E0773D">
              <w:rPr>
                <w:szCs w:val="28"/>
                <w:lang w:val="vi-VN"/>
              </w:rPr>
              <w:t>- Bài yêu cầu làm gì?</w:t>
            </w:r>
          </w:p>
          <w:p w:rsidR="00DA735B" w:rsidRPr="00E0773D" w:rsidRDefault="00DA735B" w:rsidP="007D4F9C">
            <w:pPr>
              <w:spacing w:after="0" w:line="240" w:lineRule="auto"/>
              <w:rPr>
                <w:szCs w:val="28"/>
                <w:lang w:val="vi-VN"/>
              </w:rPr>
            </w:pPr>
            <w:r w:rsidRPr="00E0773D">
              <w:rPr>
                <w:szCs w:val="28"/>
                <w:lang w:val="vi-VN"/>
              </w:rPr>
              <w:t>- GV tổ chức cho học sinh thảo luận nhóm 4, thực hành làm bài tập a.</w:t>
            </w:r>
          </w:p>
          <w:p w:rsidR="00DA735B" w:rsidRPr="00E0773D" w:rsidRDefault="00DA735B" w:rsidP="007D4F9C">
            <w:pPr>
              <w:spacing w:after="0" w:line="240" w:lineRule="auto"/>
              <w:rPr>
                <w:szCs w:val="28"/>
                <w:lang w:val="vi-VN"/>
              </w:rPr>
            </w:pPr>
            <w:r w:rsidRPr="00E0773D">
              <w:rPr>
                <w:szCs w:val="28"/>
                <w:lang w:val="vi-VN"/>
              </w:rPr>
              <w:t>- GV quan sát học sinh thực hiện và cho nêu cách làm.</w:t>
            </w:r>
          </w:p>
          <w:p w:rsidR="00DA735B" w:rsidRPr="00E0773D" w:rsidRDefault="00DA735B" w:rsidP="007D4F9C">
            <w:pPr>
              <w:spacing w:after="0" w:line="240" w:lineRule="auto"/>
              <w:rPr>
                <w:szCs w:val="28"/>
                <w:lang w:val="vi-VN"/>
              </w:rPr>
            </w:pPr>
            <w:r w:rsidRPr="00E0773D">
              <w:rPr>
                <w:szCs w:val="28"/>
                <w:lang w:val="vi-VN"/>
              </w:rPr>
              <w:t>- GV chốt: Nhấc 1 que tính ở số 8 (để được số 9) rồi xếp vào số 0 (để được số 8) khi đó số lớn nhất có thể xếp được là 798.</w:t>
            </w:r>
          </w:p>
          <w:p w:rsidR="00DA735B" w:rsidRPr="006A153F" w:rsidRDefault="00DA735B" w:rsidP="007D4F9C">
            <w:pPr>
              <w:spacing w:after="0" w:line="240" w:lineRule="auto"/>
              <w:rPr>
                <w:szCs w:val="28"/>
                <w:lang w:val="vi-VN"/>
              </w:rPr>
            </w:pPr>
            <w:r w:rsidRPr="006A153F">
              <w:rPr>
                <w:szCs w:val="28"/>
                <w:lang w:val="vi-VN"/>
              </w:rPr>
              <w:t>b/ GV cho HS làm vào bảng con.</w:t>
            </w:r>
          </w:p>
          <w:p w:rsidR="00DA735B" w:rsidRPr="006A153F" w:rsidRDefault="00DA735B" w:rsidP="007D4F9C">
            <w:pPr>
              <w:spacing w:after="0" w:line="240" w:lineRule="auto"/>
              <w:rPr>
                <w:szCs w:val="28"/>
                <w:lang w:val="vi-VN"/>
              </w:rPr>
            </w:pPr>
            <w:r w:rsidRPr="006A153F">
              <w:rPr>
                <w:szCs w:val="28"/>
                <w:lang w:val="vi-VN"/>
              </w:rPr>
              <w:t>- GV nhận xét, sửa bài.</w:t>
            </w:r>
          </w:p>
          <w:p w:rsidR="00DA735B" w:rsidRPr="006A153F" w:rsidRDefault="00DA735B" w:rsidP="007D4F9C">
            <w:pPr>
              <w:tabs>
                <w:tab w:val="left" w:pos="3075"/>
              </w:tabs>
              <w:spacing w:after="0" w:line="240" w:lineRule="auto"/>
              <w:rPr>
                <w:szCs w:val="28"/>
                <w:lang w:val="vi-VN"/>
              </w:rPr>
            </w:pPr>
            <w:r w:rsidRPr="006A153F">
              <w:rPr>
                <w:szCs w:val="28"/>
                <w:lang w:val="vi-VN"/>
              </w:rPr>
              <w:t>- Kết quả 798 – 780 = 18</w:t>
            </w:r>
          </w:p>
          <w:p w:rsidR="00DA735B" w:rsidRDefault="00DA735B" w:rsidP="007D4F9C">
            <w:pPr>
              <w:spacing w:after="0" w:line="240" w:lineRule="auto"/>
              <w:jc w:val="both"/>
              <w:rPr>
                <w:b/>
                <w:bCs/>
                <w:szCs w:val="28"/>
                <w:lang w:val="vi-VN"/>
              </w:rPr>
            </w:pPr>
            <w:r w:rsidRPr="003A5478">
              <w:rPr>
                <w:b/>
                <w:bCs/>
                <w:szCs w:val="28"/>
                <w:lang w:val="vi-VN"/>
              </w:rPr>
              <w:t>*Củng cố, dặn dò: (5 phút)</w:t>
            </w:r>
          </w:p>
          <w:p w:rsidR="00DA735B" w:rsidRPr="006A153F" w:rsidRDefault="00DA735B" w:rsidP="007D4F9C">
            <w:pPr>
              <w:spacing w:after="0" w:line="240" w:lineRule="auto"/>
              <w:jc w:val="both"/>
              <w:rPr>
                <w:szCs w:val="28"/>
                <w:lang w:val="vi-VN"/>
              </w:rPr>
            </w:pPr>
            <w:r w:rsidRPr="00E0773D">
              <w:rPr>
                <w:szCs w:val="28"/>
                <w:lang w:val="vi-VN"/>
              </w:rPr>
              <w:t>- Tổ chức lớp thành 2 đội chơi. Viết 4 số có ba chữ số và khoanh vào số lớn nhất.</w:t>
            </w:r>
          </w:p>
          <w:p w:rsidR="00DA735B" w:rsidRPr="00E0773D" w:rsidRDefault="00DA735B" w:rsidP="007D4F9C">
            <w:pPr>
              <w:spacing w:after="0" w:line="240" w:lineRule="auto"/>
              <w:jc w:val="both"/>
              <w:rPr>
                <w:szCs w:val="28"/>
              </w:rPr>
            </w:pPr>
            <w:r w:rsidRPr="00E0773D">
              <w:rPr>
                <w:szCs w:val="28"/>
              </w:rPr>
              <w:t>- Nhận xét giờ học.</w:t>
            </w:r>
          </w:p>
        </w:tc>
        <w:tc>
          <w:tcPr>
            <w:tcW w:w="4819" w:type="dxa"/>
          </w:tcPr>
          <w:p w:rsidR="00DA735B" w:rsidRPr="00E0773D" w:rsidRDefault="00DA735B" w:rsidP="007D4F9C">
            <w:pPr>
              <w:spacing w:after="0" w:line="240" w:lineRule="auto"/>
              <w:jc w:val="both"/>
              <w:rPr>
                <w:b/>
                <w:bCs/>
                <w:szCs w:val="28"/>
                <w:lang w:val="vi-VN"/>
              </w:rPr>
            </w:pPr>
          </w:p>
          <w:p w:rsidR="00DA735B" w:rsidRPr="00E0773D" w:rsidRDefault="00DA735B" w:rsidP="007D4F9C">
            <w:pPr>
              <w:spacing w:after="0" w:line="240" w:lineRule="auto"/>
              <w:rPr>
                <w:color w:val="000000"/>
                <w:szCs w:val="28"/>
                <w:lang w:val="vi-VN" w:eastAsia="vi-VN"/>
              </w:rPr>
            </w:pPr>
            <w:r w:rsidRPr="00E0773D">
              <w:rPr>
                <w:color w:val="000000"/>
                <w:szCs w:val="28"/>
                <w:lang w:eastAsia="vi-VN"/>
              </w:rPr>
              <w:t xml:space="preserve">- Cả lớp cùng tham </w:t>
            </w:r>
            <w:r w:rsidRPr="006A153F">
              <w:rPr>
                <w:color w:val="000000"/>
                <w:szCs w:val="28"/>
              </w:rPr>
              <w:t xml:space="preserve">LT cho </w:t>
            </w:r>
            <w:r w:rsidRPr="00E0773D">
              <w:rPr>
                <w:color w:val="000000"/>
                <w:szCs w:val="28"/>
                <w:lang w:eastAsia="vi-VN"/>
              </w:rPr>
              <w:t>gia trò chơi.</w:t>
            </w:r>
          </w:p>
          <w:p w:rsidR="00DA735B" w:rsidRPr="00E0773D" w:rsidRDefault="00DA735B" w:rsidP="007D4F9C">
            <w:pPr>
              <w:spacing w:after="0" w:line="240" w:lineRule="auto"/>
              <w:rPr>
                <w:color w:val="000000"/>
                <w:szCs w:val="28"/>
                <w:lang w:val="vi-VN" w:eastAsia="vi-VN"/>
              </w:rPr>
            </w:pPr>
          </w:p>
          <w:p w:rsidR="00DA735B" w:rsidRPr="00E0773D" w:rsidRDefault="00DA735B" w:rsidP="007D4F9C">
            <w:pPr>
              <w:spacing w:after="0" w:line="240" w:lineRule="auto"/>
              <w:jc w:val="both"/>
              <w:rPr>
                <w:szCs w:val="28"/>
                <w:lang w:val="vi-VN"/>
              </w:rPr>
            </w:pPr>
            <w:r w:rsidRPr="00E0773D">
              <w:rPr>
                <w:szCs w:val="28"/>
                <w:lang w:val="vi-VN"/>
              </w:rPr>
              <w:t xml:space="preserve">- 2 HS đặt tính rồi tính. </w:t>
            </w:r>
          </w:p>
          <w:p w:rsidR="00DA735B" w:rsidRPr="00E0773D"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r w:rsidRPr="006A153F">
              <w:rPr>
                <w:szCs w:val="28"/>
                <w:lang w:val="vi-VN"/>
              </w:rPr>
              <w:t>- HS làm bảng con.</w:t>
            </w: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r w:rsidRPr="006A153F">
              <w:rPr>
                <w:szCs w:val="28"/>
                <w:lang w:val="vi-VN"/>
              </w:rPr>
              <w:t>- 2 -3 HS đọc.</w:t>
            </w:r>
          </w:p>
          <w:p w:rsidR="00DA735B" w:rsidRPr="006A153F" w:rsidRDefault="00DA735B" w:rsidP="007D4F9C">
            <w:pPr>
              <w:spacing w:after="0" w:line="240" w:lineRule="auto"/>
              <w:jc w:val="both"/>
              <w:rPr>
                <w:szCs w:val="28"/>
                <w:lang w:val="sv-SE"/>
              </w:rPr>
            </w:pPr>
            <w:r w:rsidRPr="006A153F">
              <w:rPr>
                <w:szCs w:val="28"/>
                <w:lang w:val="sv-SE"/>
              </w:rPr>
              <w:t>- Vẽ con trâu. Trâu trong tranh ăn cỏ.</w:t>
            </w:r>
          </w:p>
          <w:p w:rsidR="00DA735B" w:rsidRPr="006A153F" w:rsidRDefault="00DA735B" w:rsidP="007D4F9C">
            <w:pPr>
              <w:spacing w:after="0" w:line="240" w:lineRule="auto"/>
              <w:jc w:val="both"/>
              <w:rPr>
                <w:szCs w:val="28"/>
                <w:lang w:val="sv-SE"/>
              </w:rPr>
            </w:pP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sv-SE"/>
              </w:rPr>
            </w:pPr>
          </w:p>
          <w:p w:rsidR="00DA735B" w:rsidRPr="006A153F" w:rsidRDefault="00DA735B" w:rsidP="007D4F9C">
            <w:pPr>
              <w:spacing w:after="0" w:line="240" w:lineRule="auto"/>
              <w:jc w:val="both"/>
              <w:rPr>
                <w:szCs w:val="28"/>
                <w:lang w:val="sv-SE"/>
              </w:rPr>
            </w:pPr>
          </w:p>
          <w:p w:rsidR="00DA735B" w:rsidRPr="006A153F" w:rsidRDefault="00DA735B" w:rsidP="007D4F9C">
            <w:pPr>
              <w:spacing w:after="0" w:line="240" w:lineRule="auto"/>
              <w:jc w:val="both"/>
              <w:rPr>
                <w:szCs w:val="28"/>
                <w:lang w:val="sv-SE"/>
              </w:rPr>
            </w:pPr>
            <w:r w:rsidRPr="00E0773D">
              <w:rPr>
                <w:szCs w:val="28"/>
                <w:lang w:val="vi-VN"/>
              </w:rPr>
              <w:t>-Nhóm trưởng tổ chức cho các bạn tính kết quả vào bảng con, so sánh kết quả 3 số chọn số lớn nhất.</w:t>
            </w:r>
          </w:p>
          <w:p w:rsidR="00DA735B" w:rsidRPr="00E0773D" w:rsidRDefault="00DA735B" w:rsidP="007D4F9C">
            <w:pPr>
              <w:spacing w:after="0" w:line="240" w:lineRule="auto"/>
              <w:jc w:val="both"/>
              <w:rPr>
                <w:szCs w:val="28"/>
                <w:lang w:val="vi-VN"/>
              </w:rPr>
            </w:pPr>
            <w:r w:rsidRPr="00E0773D">
              <w:rPr>
                <w:szCs w:val="28"/>
                <w:lang w:val="vi-VN"/>
              </w:rPr>
              <w:t>-Đại diện 1 nhóm lên trình bày, các nhóm khác nhận xét, bổ sung.</w:t>
            </w:r>
          </w:p>
          <w:p w:rsidR="00DA735B" w:rsidRPr="006A153F" w:rsidRDefault="00DA735B" w:rsidP="007D4F9C">
            <w:pPr>
              <w:spacing w:after="0" w:line="240" w:lineRule="auto"/>
              <w:jc w:val="both"/>
              <w:rPr>
                <w:szCs w:val="28"/>
                <w:lang w:val="sv-SE"/>
              </w:rPr>
            </w:pPr>
          </w:p>
          <w:p w:rsidR="00DA735B" w:rsidRPr="00E0773D" w:rsidRDefault="00DA735B" w:rsidP="007D4F9C">
            <w:pPr>
              <w:spacing w:after="0" w:line="240" w:lineRule="auto"/>
              <w:jc w:val="both"/>
              <w:rPr>
                <w:szCs w:val="28"/>
                <w:lang w:val="vi-VN"/>
              </w:rPr>
            </w:pPr>
            <w:r w:rsidRPr="00E0773D">
              <w:rPr>
                <w:szCs w:val="28"/>
                <w:lang w:val="vi-VN"/>
              </w:rPr>
              <w:t>- 1-2 HS trả lời.</w:t>
            </w:r>
          </w:p>
          <w:p w:rsidR="00DA735B" w:rsidRPr="00E0773D" w:rsidRDefault="00DA735B" w:rsidP="007D4F9C">
            <w:pPr>
              <w:spacing w:after="0" w:line="240" w:lineRule="auto"/>
              <w:jc w:val="both"/>
              <w:rPr>
                <w:szCs w:val="28"/>
                <w:lang w:val="vi-VN"/>
              </w:rPr>
            </w:pPr>
            <w:r w:rsidRPr="00E0773D">
              <w:rPr>
                <w:szCs w:val="28"/>
                <w:lang w:val="vi-VN"/>
              </w:rPr>
              <w:t>- Bài toán thực hiện 2 phép tính.</w:t>
            </w:r>
          </w:p>
          <w:p w:rsidR="00DA735B" w:rsidRPr="00E0773D" w:rsidRDefault="00DA735B" w:rsidP="007D4F9C">
            <w:pPr>
              <w:spacing w:after="0" w:line="240" w:lineRule="auto"/>
              <w:jc w:val="both"/>
              <w:rPr>
                <w:szCs w:val="28"/>
                <w:lang w:val="vi-VN"/>
              </w:rPr>
            </w:pPr>
            <w:r w:rsidRPr="00E0773D">
              <w:rPr>
                <w:szCs w:val="28"/>
                <w:lang w:val="vi-VN"/>
              </w:rPr>
              <w:t>- HS làm việc nhóm đôi.</w:t>
            </w: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r w:rsidRPr="006A153F">
              <w:rPr>
                <w:szCs w:val="28"/>
                <w:lang w:val="vi-VN"/>
              </w:rPr>
              <w:t xml:space="preserve">- HS </w:t>
            </w:r>
            <w:r w:rsidRPr="00E0773D">
              <w:rPr>
                <w:szCs w:val="28"/>
                <w:lang w:val="vi-VN"/>
              </w:rPr>
              <w:t>chốt đáp án: 2a)- B; 2b)-C</w:t>
            </w: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r w:rsidRPr="006A153F">
              <w:rPr>
                <w:szCs w:val="28"/>
                <w:lang w:val="vi-VN"/>
              </w:rPr>
              <w:t>- HS đọc.</w:t>
            </w:r>
          </w:p>
          <w:p w:rsidR="00DA735B" w:rsidRPr="006A153F" w:rsidRDefault="00DA735B" w:rsidP="007D4F9C">
            <w:pPr>
              <w:spacing w:after="0" w:line="240" w:lineRule="auto"/>
              <w:jc w:val="both"/>
              <w:rPr>
                <w:szCs w:val="28"/>
                <w:lang w:val="vi-VN"/>
              </w:rPr>
            </w:pPr>
            <w:r w:rsidRPr="006A153F">
              <w:rPr>
                <w:szCs w:val="28"/>
                <w:lang w:val="vi-VN"/>
              </w:rPr>
              <w:t>- 1-2 HS trả lời.</w:t>
            </w:r>
          </w:p>
          <w:p w:rsidR="00DA735B" w:rsidRPr="006A153F" w:rsidRDefault="00DA735B" w:rsidP="007D4F9C">
            <w:pPr>
              <w:spacing w:after="0" w:line="240" w:lineRule="auto"/>
              <w:jc w:val="both"/>
              <w:rPr>
                <w:szCs w:val="28"/>
                <w:lang w:val="vi-VN"/>
              </w:rPr>
            </w:pPr>
            <w:r w:rsidRPr="006A153F">
              <w:rPr>
                <w:szCs w:val="28"/>
                <w:lang w:val="vi-VN"/>
              </w:rPr>
              <w:t>- Có 1 hình vuông và 1 hình tròn.</w:t>
            </w:r>
          </w:p>
          <w:p w:rsidR="00DA735B" w:rsidRPr="006A153F" w:rsidRDefault="00DA735B" w:rsidP="007D4F9C">
            <w:pPr>
              <w:spacing w:after="0" w:line="240" w:lineRule="auto"/>
              <w:jc w:val="both"/>
              <w:rPr>
                <w:szCs w:val="28"/>
                <w:lang w:val="vi-VN"/>
              </w:rPr>
            </w:pPr>
            <w:r w:rsidRPr="006A153F">
              <w:rPr>
                <w:szCs w:val="28"/>
                <w:lang w:val="vi-VN"/>
              </w:rPr>
              <w:t>- Gồm 3 số 824, 842, 749</w:t>
            </w:r>
          </w:p>
          <w:p w:rsidR="00DA735B" w:rsidRPr="006A153F" w:rsidRDefault="00DA735B" w:rsidP="007D4F9C">
            <w:pPr>
              <w:spacing w:after="0" w:line="240" w:lineRule="auto"/>
              <w:jc w:val="both"/>
              <w:rPr>
                <w:szCs w:val="28"/>
                <w:lang w:val="vi-VN"/>
              </w:rPr>
            </w:pPr>
            <w:r w:rsidRPr="006A153F">
              <w:rPr>
                <w:szCs w:val="28"/>
                <w:lang w:val="vi-VN"/>
              </w:rPr>
              <w:t>- Số lớn nhất trong hình tròn là số 842.</w:t>
            </w:r>
          </w:p>
          <w:p w:rsidR="00DA735B" w:rsidRPr="006A153F"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fr-FR"/>
              </w:rPr>
            </w:pPr>
            <w:r w:rsidRPr="00E0773D">
              <w:rPr>
                <w:szCs w:val="28"/>
                <w:lang w:val="fr-FR"/>
              </w:rPr>
              <w:t>- HS trả lời</w:t>
            </w:r>
          </w:p>
          <w:p w:rsidR="00DA735B" w:rsidRPr="00E0773D" w:rsidRDefault="00DA735B" w:rsidP="007D4F9C">
            <w:pPr>
              <w:spacing w:after="0" w:line="240" w:lineRule="auto"/>
              <w:jc w:val="both"/>
              <w:rPr>
                <w:szCs w:val="28"/>
                <w:lang w:val="fr-FR"/>
              </w:rPr>
            </w:pPr>
            <w:r w:rsidRPr="00E0773D">
              <w:rPr>
                <w:szCs w:val="28"/>
                <w:lang w:val="fr-FR"/>
              </w:rPr>
              <w:t>- Là số 410</w:t>
            </w:r>
          </w:p>
          <w:p w:rsidR="00DA735B" w:rsidRPr="00E0773D" w:rsidRDefault="00DA735B" w:rsidP="007D4F9C">
            <w:pPr>
              <w:spacing w:after="0" w:line="240" w:lineRule="auto"/>
              <w:jc w:val="both"/>
              <w:rPr>
                <w:szCs w:val="28"/>
                <w:lang w:val="fr-FR"/>
              </w:rPr>
            </w:pPr>
          </w:p>
          <w:p w:rsidR="00DA735B" w:rsidRPr="00E0773D" w:rsidRDefault="00DA735B" w:rsidP="007D4F9C">
            <w:pPr>
              <w:spacing w:after="0" w:line="240" w:lineRule="auto"/>
              <w:jc w:val="both"/>
              <w:rPr>
                <w:szCs w:val="28"/>
                <w:lang w:val="fr-FR"/>
              </w:rPr>
            </w:pPr>
          </w:p>
          <w:p w:rsidR="00DA735B" w:rsidRPr="00E0773D" w:rsidRDefault="00DA735B" w:rsidP="007D4F9C">
            <w:pPr>
              <w:spacing w:after="0" w:line="240" w:lineRule="auto"/>
              <w:jc w:val="both"/>
              <w:rPr>
                <w:szCs w:val="28"/>
                <w:lang w:val="vi-VN"/>
              </w:rPr>
            </w:pPr>
            <w:r w:rsidRPr="00E0773D">
              <w:rPr>
                <w:szCs w:val="28"/>
                <w:lang w:val="vi-VN"/>
              </w:rPr>
              <w:t>-Làm bài vào bảng con.</w:t>
            </w:r>
          </w:p>
          <w:p w:rsidR="00DA735B" w:rsidRPr="00E0773D" w:rsidRDefault="00DA735B" w:rsidP="007D4F9C">
            <w:pPr>
              <w:spacing w:after="0" w:line="240" w:lineRule="auto"/>
              <w:jc w:val="both"/>
              <w:rPr>
                <w:szCs w:val="28"/>
                <w:lang w:val="vi-VN"/>
              </w:rPr>
            </w:pPr>
            <w:r w:rsidRPr="00E0773D">
              <w:rPr>
                <w:szCs w:val="28"/>
                <w:lang w:val="vi-VN"/>
              </w:rPr>
              <w:t xml:space="preserve">- HS số lớn nhất trong hình tròn là 842, số bé nhất trong hình vuông là số 410. Ta lấy 842 số lớn nhất trong hình tròn trừ 410 số bé nhất trong hình vuông  bằng 432. </w:t>
            </w:r>
          </w:p>
          <w:p w:rsidR="00DA735B" w:rsidRPr="006A153F"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r w:rsidRPr="00E0773D">
              <w:rPr>
                <w:szCs w:val="28"/>
                <w:lang w:val="vi-VN"/>
              </w:rPr>
              <w:t>- HS đọc.</w:t>
            </w:r>
          </w:p>
          <w:p w:rsidR="00DA735B" w:rsidRPr="00E0773D" w:rsidRDefault="00DA735B" w:rsidP="007D4F9C">
            <w:pPr>
              <w:spacing w:after="0" w:line="240" w:lineRule="auto"/>
              <w:jc w:val="both"/>
              <w:rPr>
                <w:szCs w:val="28"/>
                <w:lang w:val="vi-VN"/>
              </w:rPr>
            </w:pPr>
            <w:r w:rsidRPr="00E0773D">
              <w:rPr>
                <w:szCs w:val="28"/>
                <w:lang w:val="vi-VN"/>
              </w:rPr>
              <w:t>- 1-2 HS trả lời.</w:t>
            </w:r>
          </w:p>
          <w:p w:rsidR="00DA735B" w:rsidRPr="00E0773D" w:rsidRDefault="00DA735B" w:rsidP="007D4F9C">
            <w:pPr>
              <w:spacing w:after="0" w:line="240" w:lineRule="auto"/>
              <w:jc w:val="both"/>
              <w:rPr>
                <w:szCs w:val="28"/>
                <w:lang w:val="vi-VN"/>
              </w:rPr>
            </w:pPr>
            <w:r w:rsidRPr="00E0773D">
              <w:rPr>
                <w:szCs w:val="28"/>
                <w:lang w:val="vi-VN"/>
              </w:rPr>
              <w:t>- 1-2 HS làm bảng nhóm, cả lớp làm phiếu bài tập.</w:t>
            </w: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r w:rsidRPr="00E0773D">
              <w:rPr>
                <w:szCs w:val="28"/>
                <w:lang w:val="vi-VN"/>
              </w:rPr>
              <w:t>- HS đọc.</w:t>
            </w:r>
          </w:p>
          <w:p w:rsidR="00DA735B" w:rsidRPr="00E0773D" w:rsidRDefault="00DA735B" w:rsidP="007D4F9C">
            <w:pPr>
              <w:spacing w:after="0" w:line="240" w:lineRule="auto"/>
              <w:jc w:val="both"/>
              <w:rPr>
                <w:szCs w:val="28"/>
                <w:lang w:val="vi-VN"/>
              </w:rPr>
            </w:pPr>
            <w:r w:rsidRPr="00E0773D">
              <w:rPr>
                <w:szCs w:val="28"/>
                <w:lang w:val="vi-VN"/>
              </w:rPr>
              <w:t>- 1-2 HS trả lời.</w:t>
            </w:r>
          </w:p>
          <w:p w:rsidR="00DA735B" w:rsidRPr="00E0773D" w:rsidRDefault="00DA735B" w:rsidP="007D4F9C">
            <w:pPr>
              <w:spacing w:after="0" w:line="240" w:lineRule="auto"/>
              <w:jc w:val="both"/>
              <w:rPr>
                <w:szCs w:val="28"/>
                <w:lang w:val="vi-VN"/>
              </w:rPr>
            </w:pPr>
            <w:r w:rsidRPr="00E0773D">
              <w:rPr>
                <w:szCs w:val="28"/>
                <w:lang w:val="vi-VN"/>
              </w:rPr>
              <w:t>- HS lấy que tính, thực hành làm theo nhóm 4.</w:t>
            </w:r>
          </w:p>
          <w:p w:rsidR="00DA735B" w:rsidRPr="00E0773D" w:rsidRDefault="00DA735B" w:rsidP="007D4F9C">
            <w:pPr>
              <w:spacing w:after="0" w:line="240" w:lineRule="auto"/>
              <w:jc w:val="both"/>
              <w:rPr>
                <w:szCs w:val="28"/>
                <w:lang w:val="vi-VN"/>
              </w:rPr>
            </w:pPr>
            <w:r w:rsidRPr="00E0773D">
              <w:rPr>
                <w:szCs w:val="28"/>
                <w:lang w:val="vi-VN"/>
              </w:rPr>
              <w:t>- HS trả lời theo ý của mình.</w:t>
            </w:r>
          </w:p>
          <w:p w:rsidR="00DA735B" w:rsidRPr="006A153F" w:rsidRDefault="00DA735B" w:rsidP="007D4F9C">
            <w:pPr>
              <w:tabs>
                <w:tab w:val="num" w:pos="241"/>
              </w:tabs>
              <w:spacing w:after="0" w:line="240" w:lineRule="auto"/>
              <w:jc w:val="both"/>
              <w:rPr>
                <w:szCs w:val="28"/>
                <w:lang w:val="vi-VN"/>
              </w:rPr>
            </w:pPr>
            <w:r w:rsidRPr="006A153F">
              <w:rPr>
                <w:szCs w:val="28"/>
                <w:lang w:val="vi-VN"/>
              </w:rPr>
              <w:t>- HS nhận xét.</w:t>
            </w:r>
          </w:p>
          <w:p w:rsidR="00DA735B" w:rsidRPr="006A153F" w:rsidRDefault="00DA735B" w:rsidP="007D4F9C">
            <w:pPr>
              <w:tabs>
                <w:tab w:val="num" w:pos="241"/>
              </w:tabs>
              <w:spacing w:after="0" w:line="240" w:lineRule="auto"/>
              <w:jc w:val="both"/>
              <w:rPr>
                <w:szCs w:val="28"/>
                <w:lang w:val="vi-VN"/>
              </w:rPr>
            </w:pPr>
            <w:r w:rsidRPr="006A153F">
              <w:rPr>
                <w:szCs w:val="28"/>
                <w:lang w:val="vi-VN"/>
              </w:rPr>
              <w:t>- HS lắng nghe.</w:t>
            </w:r>
          </w:p>
          <w:p w:rsidR="00DA735B" w:rsidRPr="00E0773D" w:rsidRDefault="00DA735B" w:rsidP="007D4F9C">
            <w:pPr>
              <w:spacing w:after="0" w:line="240" w:lineRule="auto"/>
              <w:jc w:val="both"/>
              <w:rPr>
                <w:szCs w:val="28"/>
                <w:lang w:val="vi-VN"/>
              </w:rPr>
            </w:pPr>
          </w:p>
          <w:p w:rsidR="00DA735B" w:rsidRPr="00E0773D"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vi-VN"/>
              </w:rPr>
            </w:pPr>
          </w:p>
          <w:p w:rsidR="00DA735B" w:rsidRPr="006A153F" w:rsidRDefault="00DA735B" w:rsidP="007D4F9C">
            <w:pPr>
              <w:spacing w:after="0" w:line="240" w:lineRule="auto"/>
              <w:jc w:val="both"/>
              <w:rPr>
                <w:szCs w:val="28"/>
                <w:lang w:val="it-IT"/>
              </w:rPr>
            </w:pPr>
            <w:r w:rsidRPr="006A153F">
              <w:rPr>
                <w:szCs w:val="28"/>
                <w:lang w:val="it-IT"/>
              </w:rPr>
              <w:t>- Cả lớp làm</w:t>
            </w:r>
            <w:r w:rsidRPr="00E0773D">
              <w:rPr>
                <w:szCs w:val="28"/>
                <w:lang w:val="vi-VN"/>
              </w:rPr>
              <w:t xml:space="preserve"> bảng con</w:t>
            </w:r>
            <w:r w:rsidRPr="006A153F">
              <w:rPr>
                <w:szCs w:val="28"/>
                <w:lang w:val="it-IT"/>
              </w:rPr>
              <w:t>.</w:t>
            </w:r>
          </w:p>
          <w:p w:rsidR="00DA735B" w:rsidRPr="006A153F" w:rsidRDefault="00DA735B" w:rsidP="007D4F9C">
            <w:pPr>
              <w:spacing w:after="0" w:line="240" w:lineRule="auto"/>
              <w:jc w:val="both"/>
              <w:rPr>
                <w:szCs w:val="28"/>
                <w:lang w:val="it-IT"/>
              </w:rPr>
            </w:pPr>
          </w:p>
          <w:p w:rsidR="00DA735B" w:rsidRPr="006A153F" w:rsidRDefault="00DA735B" w:rsidP="007D4F9C">
            <w:pPr>
              <w:spacing w:after="0" w:line="240" w:lineRule="auto"/>
              <w:jc w:val="both"/>
              <w:rPr>
                <w:szCs w:val="28"/>
                <w:lang w:val="it-IT"/>
              </w:rPr>
            </w:pPr>
          </w:p>
          <w:p w:rsidR="00DA735B" w:rsidRPr="006A153F" w:rsidRDefault="00DA735B" w:rsidP="007D4F9C">
            <w:pPr>
              <w:spacing w:after="0" w:line="240" w:lineRule="auto"/>
              <w:jc w:val="both"/>
              <w:rPr>
                <w:szCs w:val="28"/>
                <w:lang w:val="it-IT"/>
              </w:rPr>
            </w:pPr>
          </w:p>
          <w:p w:rsidR="00DA735B" w:rsidRPr="006A153F" w:rsidRDefault="00DA735B" w:rsidP="007D4F9C">
            <w:pPr>
              <w:spacing w:after="0" w:line="240" w:lineRule="auto"/>
              <w:jc w:val="both"/>
              <w:rPr>
                <w:szCs w:val="28"/>
                <w:lang w:val="it-IT"/>
              </w:rPr>
            </w:pPr>
            <w:r w:rsidRPr="006A153F">
              <w:rPr>
                <w:szCs w:val="28"/>
                <w:lang w:val="it-IT"/>
              </w:rPr>
              <w:t>- HS tham gia trò chơi.</w:t>
            </w:r>
          </w:p>
        </w:tc>
      </w:tr>
    </w:tbl>
    <w:p w:rsidR="00DA735B" w:rsidRPr="003A5478" w:rsidRDefault="00DA735B" w:rsidP="007D4F9C">
      <w:pPr>
        <w:tabs>
          <w:tab w:val="left" w:pos="3151"/>
        </w:tabs>
        <w:spacing w:after="0" w:line="240" w:lineRule="auto"/>
        <w:rPr>
          <w:b/>
          <w:bCs/>
          <w:szCs w:val="28"/>
          <w:lang w:val="vi-VN"/>
        </w:rPr>
      </w:pPr>
      <w:r w:rsidRPr="003A5478">
        <w:rPr>
          <w:b/>
          <w:bCs/>
          <w:szCs w:val="28"/>
          <w:lang w:val="vi-VN"/>
        </w:rPr>
        <w:t>IV. ĐIỀU CHỈNH SAU BÀI DẠY</w:t>
      </w:r>
    </w:p>
    <w:p w:rsidR="00DA735B" w:rsidRPr="003A5478" w:rsidRDefault="00DA735B" w:rsidP="007D4F9C">
      <w:pPr>
        <w:spacing w:after="0" w:line="240" w:lineRule="auto"/>
        <w:rPr>
          <w:szCs w:val="28"/>
          <w:lang w:val="vi-VN"/>
        </w:rPr>
      </w:pPr>
      <w:r w:rsidRPr="003A5478">
        <w:rPr>
          <w:szCs w:val="28"/>
          <w:lang w:val="vi-VN"/>
        </w:rPr>
        <w:t>……………………………………………………………………………………………………………………………………………………………………………………………………………………………………………………………………………….</w:t>
      </w:r>
    </w:p>
    <w:p w:rsidR="00DA735B" w:rsidRPr="003A5478" w:rsidRDefault="00DA735B" w:rsidP="007D4F9C">
      <w:pPr>
        <w:spacing w:after="0" w:line="240" w:lineRule="auto"/>
        <w:rPr>
          <w:szCs w:val="28"/>
        </w:rPr>
      </w:pPr>
    </w:p>
    <w:p w:rsidR="00DA735B" w:rsidRPr="003A5478" w:rsidRDefault="00DA735B" w:rsidP="007D4F9C">
      <w:pPr>
        <w:spacing w:after="0" w:line="240" w:lineRule="auto"/>
        <w:rPr>
          <w:szCs w:val="28"/>
        </w:rPr>
      </w:pPr>
    </w:p>
    <w:p w:rsidR="00DA735B" w:rsidRPr="003A5478" w:rsidRDefault="00DA735B" w:rsidP="007D4F9C">
      <w:pPr>
        <w:spacing w:after="0" w:line="240" w:lineRule="auto"/>
        <w:rPr>
          <w:szCs w:val="28"/>
        </w:rPr>
      </w:pPr>
    </w:p>
    <w:sectPr w:rsidR="00DA735B" w:rsidRPr="003A5478" w:rsidSect="004B1B5E">
      <w:headerReference w:type="default" r:id="rId7"/>
      <w:pgSz w:w="11909" w:h="16834"/>
      <w:pgMar w:top="720" w:right="720" w:bottom="720" w:left="1440" w:header="0" w:footer="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35B" w:rsidRDefault="00DA735B">
      <w:pPr>
        <w:spacing w:after="0" w:line="240" w:lineRule="auto"/>
      </w:pPr>
      <w:r>
        <w:separator/>
      </w:r>
    </w:p>
  </w:endnote>
  <w:endnote w:type="continuationSeparator" w:id="0">
    <w:p w:rsidR="00DA735B" w:rsidRDefault="00DA73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35B" w:rsidRDefault="00DA735B">
      <w:pPr>
        <w:spacing w:after="0" w:line="240" w:lineRule="auto"/>
      </w:pPr>
      <w:r>
        <w:separator/>
      </w:r>
    </w:p>
  </w:footnote>
  <w:footnote w:type="continuationSeparator" w:id="0">
    <w:p w:rsidR="00DA735B" w:rsidRDefault="00DA73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35B" w:rsidRPr="00397275" w:rsidRDefault="00DA735B" w:rsidP="00397275">
    <w:pPr>
      <w:pStyle w:val="Header"/>
      <w:jc w:val="center"/>
      <w:rPr>
        <w:i/>
      </w:rPr>
    </w:pPr>
  </w:p>
  <w:p w:rsidR="00DA735B" w:rsidRDefault="00DA735B" w:rsidP="00397275">
    <w:pPr>
      <w:pStyle w:val="Header"/>
      <w:jc w:val="center"/>
      <w:rPr>
        <w:i/>
      </w:rPr>
    </w:pPr>
  </w:p>
  <w:p w:rsidR="00DA735B" w:rsidRPr="00397275" w:rsidRDefault="00DA735B" w:rsidP="00397275">
    <w:pPr>
      <w:pStyle w:val="Header"/>
      <w:jc w:val="center"/>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14C90"/>
    <w:multiLevelType w:val="hybridMultilevel"/>
    <w:tmpl w:val="438A536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F190197"/>
    <w:multiLevelType w:val="hybridMultilevel"/>
    <w:tmpl w:val="7EC61836"/>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
    <w:nsid w:val="30740A09"/>
    <w:multiLevelType w:val="hybridMultilevel"/>
    <w:tmpl w:val="3FC61BFA"/>
    <w:lvl w:ilvl="0" w:tplc="697EA6C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D01C84"/>
    <w:multiLevelType w:val="hybridMultilevel"/>
    <w:tmpl w:val="C98C8E1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hint="default"/>
        <w:sz w:val="28"/>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F546D1E"/>
    <w:multiLevelType w:val="hybridMultilevel"/>
    <w:tmpl w:val="8EC492BE"/>
    <w:lvl w:ilvl="0" w:tplc="C682F048">
      <w:start w:val="24"/>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18C038A"/>
    <w:multiLevelType w:val="hybridMultilevel"/>
    <w:tmpl w:val="C98C8E1C"/>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hint="default"/>
        <w:sz w:val="28"/>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7"/>
  </w:num>
  <w:num w:numId="6">
    <w:abstractNumId w:val="5"/>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006"/>
    <w:rsid w:val="00025095"/>
    <w:rsid w:val="00032FA2"/>
    <w:rsid w:val="00037F23"/>
    <w:rsid w:val="00047A7F"/>
    <w:rsid w:val="00060C00"/>
    <w:rsid w:val="0006335B"/>
    <w:rsid w:val="00134D29"/>
    <w:rsid w:val="00180380"/>
    <w:rsid w:val="00282755"/>
    <w:rsid w:val="002F7DBD"/>
    <w:rsid w:val="00382D96"/>
    <w:rsid w:val="0038397B"/>
    <w:rsid w:val="00397275"/>
    <w:rsid w:val="003A5478"/>
    <w:rsid w:val="003B0BFE"/>
    <w:rsid w:val="003B3B9F"/>
    <w:rsid w:val="00423355"/>
    <w:rsid w:val="0044127E"/>
    <w:rsid w:val="004B1B5E"/>
    <w:rsid w:val="005840C2"/>
    <w:rsid w:val="005B1F1B"/>
    <w:rsid w:val="005B6267"/>
    <w:rsid w:val="00655DEB"/>
    <w:rsid w:val="00660B43"/>
    <w:rsid w:val="006A0F04"/>
    <w:rsid w:val="006A153F"/>
    <w:rsid w:val="006D0501"/>
    <w:rsid w:val="006E7611"/>
    <w:rsid w:val="00795BE6"/>
    <w:rsid w:val="007D4F9C"/>
    <w:rsid w:val="007D7695"/>
    <w:rsid w:val="00885F73"/>
    <w:rsid w:val="008E64FA"/>
    <w:rsid w:val="00910797"/>
    <w:rsid w:val="00997721"/>
    <w:rsid w:val="00A34852"/>
    <w:rsid w:val="00A87980"/>
    <w:rsid w:val="00A96006"/>
    <w:rsid w:val="00AA26B7"/>
    <w:rsid w:val="00AC4AAA"/>
    <w:rsid w:val="00B0275C"/>
    <w:rsid w:val="00BC7559"/>
    <w:rsid w:val="00BE58F5"/>
    <w:rsid w:val="00C977ED"/>
    <w:rsid w:val="00CF57C3"/>
    <w:rsid w:val="00D15E0C"/>
    <w:rsid w:val="00D31B87"/>
    <w:rsid w:val="00DA735B"/>
    <w:rsid w:val="00DB1146"/>
    <w:rsid w:val="00DC406C"/>
    <w:rsid w:val="00E0461B"/>
    <w:rsid w:val="00E0773D"/>
    <w:rsid w:val="00E647C9"/>
    <w:rsid w:val="00F07B68"/>
    <w:rsid w:val="00F2039D"/>
    <w:rsid w:val="00F72591"/>
    <w:rsid w:val="00F91D3C"/>
    <w:rsid w:val="00F935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006"/>
    <w:pPr>
      <w:spacing w:after="160" w:line="259" w:lineRule="auto"/>
    </w:pPr>
    <w:rPr>
      <w:sz w:val="28"/>
    </w:rPr>
  </w:style>
  <w:style w:type="paragraph" w:styleId="Heading1">
    <w:name w:val="heading 1"/>
    <w:basedOn w:val="Normal"/>
    <w:next w:val="Normal"/>
    <w:link w:val="Heading1Char"/>
    <w:uiPriority w:val="99"/>
    <w:qFormat/>
    <w:locked/>
    <w:rsid w:val="006A153F"/>
    <w:pPr>
      <w:keepNext/>
      <w:spacing w:after="0" w:line="240" w:lineRule="auto"/>
      <w:jc w:val="center"/>
      <w:outlineLvl w:val="0"/>
    </w:pPr>
    <w:rPr>
      <w:rFonts w:eastAsia="Times New Roman"/>
      <w:b/>
      <w:szCs w:val="28"/>
    </w:rPr>
  </w:style>
  <w:style w:type="paragraph" w:styleId="Heading3">
    <w:name w:val="heading 3"/>
    <w:basedOn w:val="Normal"/>
    <w:next w:val="Normal"/>
    <w:link w:val="Heading3Char"/>
    <w:uiPriority w:val="99"/>
    <w:qFormat/>
    <w:locked/>
    <w:rsid w:val="006A153F"/>
    <w:pPr>
      <w:keepNext/>
      <w:spacing w:after="0" w:line="240" w:lineRule="auto"/>
      <w:outlineLvl w:val="2"/>
    </w:pPr>
    <w:rPr>
      <w:rFonts w:eastAsia="Times New Roman"/>
      <w:b/>
      <w:bCs/>
      <w:sz w:val="40"/>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153F"/>
    <w:rPr>
      <w:rFonts w:eastAsia="Times New Roman" w:cs="Times New Roman"/>
      <w:b/>
      <w:sz w:val="28"/>
      <w:szCs w:val="28"/>
      <w:lang w:val="en-US" w:eastAsia="en-US" w:bidi="ar-SA"/>
    </w:rPr>
  </w:style>
  <w:style w:type="character" w:customStyle="1" w:styleId="Heading3Char">
    <w:name w:val="Heading 3 Char"/>
    <w:basedOn w:val="DefaultParagraphFont"/>
    <w:link w:val="Heading3"/>
    <w:uiPriority w:val="99"/>
    <w:locked/>
    <w:rsid w:val="006A153F"/>
    <w:rPr>
      <w:rFonts w:eastAsia="Times New Roman" w:cs="Times New Roman"/>
      <w:b/>
      <w:bCs/>
      <w:sz w:val="24"/>
      <w:szCs w:val="24"/>
      <w:lang w:val="en-US" w:eastAsia="en-US" w:bidi="ar-SA"/>
    </w:rPr>
  </w:style>
  <w:style w:type="paragraph" w:styleId="Header">
    <w:name w:val="header"/>
    <w:basedOn w:val="Normal"/>
    <w:link w:val="HeaderChar"/>
    <w:uiPriority w:val="99"/>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96006"/>
    <w:rPr>
      <w:rFonts w:cs="Times New Roman"/>
      <w:kern w:val="0"/>
      <w:lang w:val="en-US"/>
    </w:rPr>
  </w:style>
  <w:style w:type="paragraph" w:styleId="ListParagraph">
    <w:name w:val="List Paragraph"/>
    <w:basedOn w:val="Normal"/>
    <w:uiPriority w:val="99"/>
    <w:qFormat/>
    <w:rsid w:val="00A96006"/>
    <w:pPr>
      <w:ind w:left="720"/>
      <w:contextualSpacing/>
    </w:pPr>
  </w:style>
  <w:style w:type="paragraph" w:styleId="Footer">
    <w:name w:val="footer"/>
    <w:basedOn w:val="Normal"/>
    <w:link w:val="FooterChar"/>
    <w:uiPriority w:val="99"/>
    <w:rsid w:val="005840C2"/>
    <w:pPr>
      <w:tabs>
        <w:tab w:val="center" w:pos="4320"/>
        <w:tab w:val="right" w:pos="8640"/>
      </w:tabs>
      <w:spacing w:after="0" w:line="240" w:lineRule="auto"/>
    </w:pPr>
    <w:rPr>
      <w:rFonts w:eastAsia="Times New Roman"/>
      <w:szCs w:val="28"/>
    </w:rPr>
  </w:style>
  <w:style w:type="character" w:customStyle="1" w:styleId="FooterChar">
    <w:name w:val="Footer Char"/>
    <w:basedOn w:val="DefaultParagraphFont"/>
    <w:link w:val="Footer"/>
    <w:uiPriority w:val="99"/>
    <w:locked/>
    <w:rsid w:val="005840C2"/>
    <w:rPr>
      <w:rFonts w:eastAsia="Times New Roman" w:cs="Times New Roman"/>
      <w:kern w:val="0"/>
      <w:sz w:val="28"/>
      <w:szCs w:val="28"/>
      <w:lang w:val="en-US"/>
    </w:rPr>
  </w:style>
  <w:style w:type="paragraph" w:styleId="NoSpacing">
    <w:name w:val="No Spacing"/>
    <w:uiPriority w:val="99"/>
    <w:qFormat/>
    <w:rsid w:val="005840C2"/>
    <w:rPr>
      <w:rFonts w:eastAsia="Times New Roman"/>
      <w:sz w:val="28"/>
      <w:szCs w:val="28"/>
    </w:rPr>
  </w:style>
  <w:style w:type="paragraph" w:customStyle="1" w:styleId="TableParagraph">
    <w:name w:val="Table Paragraph"/>
    <w:basedOn w:val="Normal"/>
    <w:uiPriority w:val="99"/>
    <w:rsid w:val="006A153F"/>
    <w:pPr>
      <w:widowControl w:val="0"/>
      <w:autoSpaceDE w:val="0"/>
      <w:autoSpaceDN w:val="0"/>
      <w:spacing w:after="0" w:line="240" w:lineRule="auto"/>
    </w:pPr>
    <w:rPr>
      <w:rFonts w:eastAsia="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16</Pages>
  <Words>3918</Words>
  <Characters>22336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Admin</cp:lastModifiedBy>
  <cp:revision>5</cp:revision>
  <dcterms:created xsi:type="dcterms:W3CDTF">2024-03-30T08:52:00Z</dcterms:created>
  <dcterms:modified xsi:type="dcterms:W3CDTF">2024-04-01T01:48:00Z</dcterms:modified>
</cp:coreProperties>
</file>